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483"/>
        <w:gridCol w:w="2847"/>
        <w:gridCol w:w="663"/>
        <w:gridCol w:w="957"/>
        <w:gridCol w:w="533"/>
        <w:gridCol w:w="2900"/>
        <w:gridCol w:w="20"/>
        <w:gridCol w:w="23"/>
      </w:tblGrid>
      <w:tr w:rsidR="00391690" w:rsidRPr="00E10425" w:rsidTr="00FF472A">
        <w:tc>
          <w:tcPr>
            <w:tcW w:w="2088" w:type="dxa"/>
            <w:gridSpan w:val="2"/>
          </w:tcPr>
          <w:p w:rsidR="00391690" w:rsidRPr="00645134" w:rsidRDefault="00983F11" w:rsidP="00391690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b/>
                <w:sz w:val="20"/>
                <w:lang w:val="en-US"/>
              </w:rPr>
            </w:pPr>
            <w:bookmarkStart w:id="0" w:name="_GoBack"/>
            <w:bookmarkEnd w:id="0"/>
            <w:r w:rsidRPr="00645134">
              <w:rPr>
                <w:rFonts w:ascii="Arial" w:hAnsi="Arial" w:cs="Arial"/>
                <w:b/>
                <w:sz w:val="20"/>
                <w:lang w:val="en-US"/>
              </w:rPr>
              <w:t>Requested by</w:t>
            </w:r>
            <w:r w:rsidR="008C4DED">
              <w:rPr>
                <w:rFonts w:ascii="Arial" w:hAnsi="Arial" w:cs="Arial"/>
                <w:b/>
                <w:sz w:val="20"/>
                <w:lang w:val="en-US"/>
              </w:rPr>
              <w:t xml:space="preserve"> Name</w:t>
            </w:r>
            <w:r w:rsidRPr="00645134">
              <w:rPr>
                <w:rFonts w:ascii="Arial" w:hAnsi="Arial" w:cs="Arial"/>
                <w:b/>
                <w:sz w:val="20"/>
                <w:lang w:val="en-US"/>
              </w:rPr>
              <w:t>/Title:</w:t>
            </w:r>
          </w:p>
        </w:tc>
        <w:tc>
          <w:tcPr>
            <w:tcW w:w="2847" w:type="dxa"/>
          </w:tcPr>
          <w:p w:rsidR="00391690" w:rsidRPr="00645134" w:rsidRDefault="00391690" w:rsidP="00391690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53" w:type="dxa"/>
            <w:gridSpan w:val="3"/>
          </w:tcPr>
          <w:p w:rsidR="00391690" w:rsidRPr="00645134" w:rsidRDefault="00391690" w:rsidP="00391690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b/>
                <w:sz w:val="20"/>
                <w:lang w:val="en-US"/>
              </w:rPr>
            </w:pPr>
            <w:r w:rsidRPr="00645134">
              <w:rPr>
                <w:rFonts w:ascii="Arial" w:hAnsi="Arial" w:cs="Arial"/>
                <w:b/>
                <w:sz w:val="20"/>
                <w:lang w:val="en-US"/>
              </w:rPr>
              <w:t xml:space="preserve">Contact </w:t>
            </w:r>
            <w:r w:rsidR="008C4DED">
              <w:rPr>
                <w:rFonts w:ascii="Arial" w:hAnsi="Arial" w:cs="Arial"/>
                <w:b/>
                <w:sz w:val="20"/>
                <w:lang w:val="en-US"/>
              </w:rPr>
              <w:t>Reference</w:t>
            </w:r>
            <w:r w:rsidRPr="00645134">
              <w:rPr>
                <w:rFonts w:ascii="Arial" w:hAnsi="Arial" w:cs="Arial"/>
                <w:b/>
                <w:sz w:val="20"/>
                <w:lang w:val="en-US"/>
              </w:rPr>
              <w:t>:</w:t>
            </w:r>
          </w:p>
        </w:tc>
        <w:tc>
          <w:tcPr>
            <w:tcW w:w="2943" w:type="dxa"/>
            <w:gridSpan w:val="3"/>
          </w:tcPr>
          <w:p w:rsidR="00391690" w:rsidRPr="00645134" w:rsidRDefault="00391690" w:rsidP="00D87946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15835" w:rsidRPr="00E10425" w:rsidTr="00FF472A">
        <w:tc>
          <w:tcPr>
            <w:tcW w:w="2088" w:type="dxa"/>
            <w:gridSpan w:val="2"/>
          </w:tcPr>
          <w:p w:rsidR="00915835" w:rsidRPr="00645134" w:rsidRDefault="00915835" w:rsidP="00915835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b/>
                <w:sz w:val="20"/>
                <w:lang w:val="en-US"/>
              </w:rPr>
            </w:pPr>
            <w:r w:rsidRPr="00645134">
              <w:rPr>
                <w:rFonts w:ascii="Arial" w:hAnsi="Arial" w:cs="Arial"/>
                <w:b/>
                <w:sz w:val="20"/>
                <w:lang w:val="en-US"/>
              </w:rPr>
              <w:t>Date of Initiation:</w:t>
            </w:r>
          </w:p>
        </w:tc>
        <w:tc>
          <w:tcPr>
            <w:tcW w:w="2847" w:type="dxa"/>
          </w:tcPr>
          <w:p w:rsidR="00915835" w:rsidRPr="00645134" w:rsidRDefault="00915835" w:rsidP="00915835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53" w:type="dxa"/>
            <w:gridSpan w:val="3"/>
          </w:tcPr>
          <w:p w:rsidR="00915835" w:rsidRPr="00645134" w:rsidRDefault="00915835" w:rsidP="00915835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b/>
                <w:sz w:val="20"/>
                <w:lang w:val="en-US"/>
              </w:rPr>
            </w:pPr>
            <w:r w:rsidRPr="00645134">
              <w:rPr>
                <w:rFonts w:ascii="Arial" w:hAnsi="Arial" w:cs="Arial"/>
                <w:b/>
                <w:sz w:val="20"/>
                <w:lang w:val="en-US"/>
              </w:rPr>
              <w:t>Change Category:</w:t>
            </w:r>
            <w:r w:rsidRPr="00645134">
              <w:rPr>
                <w:rFonts w:ascii="Arial" w:hAnsi="Arial" w:cs="Arial"/>
                <w:sz w:val="20"/>
                <w:lang w:val="en-US"/>
              </w:rPr>
              <w:t xml:space="preserve"> (e.g. </w:t>
            </w:r>
            <w:r w:rsidRPr="00645134">
              <w:rPr>
                <w:rFonts w:ascii="Arial" w:hAnsi="Arial" w:cs="Arial"/>
                <w:sz w:val="20"/>
              </w:rPr>
              <w:t>Contact, Cost, Technical, Schedule)</w:t>
            </w:r>
          </w:p>
        </w:tc>
        <w:tc>
          <w:tcPr>
            <w:tcW w:w="2943" w:type="dxa"/>
            <w:gridSpan w:val="3"/>
            <w:vAlign w:val="center"/>
          </w:tcPr>
          <w:p w:rsidR="00915835" w:rsidRPr="00645134" w:rsidRDefault="00915835" w:rsidP="00915835">
            <w:pPr>
              <w:pStyle w:val="a1"/>
              <w:spacing w:before="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15835" w:rsidRPr="00E10425" w:rsidTr="00FF472A">
        <w:tc>
          <w:tcPr>
            <w:tcW w:w="2088" w:type="dxa"/>
            <w:gridSpan w:val="2"/>
          </w:tcPr>
          <w:p w:rsidR="00915835" w:rsidRPr="00645134" w:rsidRDefault="00915835" w:rsidP="00915835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b/>
                <w:sz w:val="20"/>
                <w:lang w:val="en-US"/>
              </w:rPr>
            </w:pPr>
            <w:r w:rsidRPr="00645134">
              <w:rPr>
                <w:rFonts w:ascii="Arial" w:hAnsi="Arial" w:cs="Arial"/>
                <w:b/>
                <w:sz w:val="20"/>
                <w:lang w:val="en-US"/>
              </w:rPr>
              <w:t xml:space="preserve">Priority: </w:t>
            </w:r>
            <w:r w:rsidRPr="00645134">
              <w:rPr>
                <w:rFonts w:ascii="Arial" w:hAnsi="Arial" w:cs="Arial"/>
                <w:sz w:val="20"/>
                <w:lang w:val="en-US"/>
              </w:rPr>
              <w:t>(High, Medium, Low)</w:t>
            </w:r>
          </w:p>
        </w:tc>
        <w:tc>
          <w:tcPr>
            <w:tcW w:w="2847" w:type="dxa"/>
          </w:tcPr>
          <w:p w:rsidR="00915835" w:rsidRPr="00645134" w:rsidRDefault="00915835" w:rsidP="00915835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53" w:type="dxa"/>
            <w:gridSpan w:val="3"/>
          </w:tcPr>
          <w:p w:rsidR="00915835" w:rsidRPr="00645134" w:rsidRDefault="00915835" w:rsidP="00915835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45134">
              <w:rPr>
                <w:rFonts w:ascii="Arial" w:hAnsi="Arial" w:cs="Arial"/>
                <w:b/>
                <w:sz w:val="20"/>
                <w:szCs w:val="20"/>
              </w:rPr>
              <w:t xml:space="preserve">Change Request ID: </w:t>
            </w:r>
            <w:r w:rsidRPr="00645134">
              <w:rPr>
                <w:rFonts w:ascii="Arial" w:hAnsi="Arial" w:cs="Arial"/>
                <w:sz w:val="20"/>
                <w:szCs w:val="20"/>
              </w:rPr>
              <w:t>(e.g. CR001-2018)</w:t>
            </w:r>
          </w:p>
        </w:tc>
        <w:tc>
          <w:tcPr>
            <w:tcW w:w="2943" w:type="dxa"/>
            <w:gridSpan w:val="3"/>
          </w:tcPr>
          <w:p w:rsidR="00915835" w:rsidRPr="00645134" w:rsidRDefault="00915835" w:rsidP="00915835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5835" w:rsidRPr="00645134" w:rsidTr="00FF472A">
        <w:trPr>
          <w:gridAfter w:val="1"/>
          <w:wAfter w:w="23" w:type="dxa"/>
          <w:cantSplit/>
        </w:trPr>
        <w:tc>
          <w:tcPr>
            <w:tcW w:w="10008" w:type="dxa"/>
            <w:gridSpan w:val="8"/>
            <w:shd w:val="clear" w:color="auto" w:fill="D9D9D9" w:themeFill="background1" w:themeFillShade="D9"/>
          </w:tcPr>
          <w:p w:rsidR="00915835" w:rsidRPr="00645134" w:rsidRDefault="00915835" w:rsidP="00915835">
            <w:pPr>
              <w:pStyle w:val="a1"/>
              <w:spacing w:before="120" w:after="12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645134">
              <w:rPr>
                <w:rFonts w:ascii="Arial" w:hAnsi="Arial" w:cs="Arial"/>
                <w:b/>
                <w:sz w:val="20"/>
                <w:lang w:val="en-US"/>
              </w:rPr>
              <w:t>Description of proposed change</w:t>
            </w:r>
          </w:p>
        </w:tc>
      </w:tr>
      <w:tr w:rsidR="00915835" w:rsidRPr="00645134" w:rsidTr="00FF472A">
        <w:trPr>
          <w:gridAfter w:val="1"/>
          <w:wAfter w:w="23" w:type="dxa"/>
          <w:cantSplit/>
        </w:trPr>
        <w:tc>
          <w:tcPr>
            <w:tcW w:w="10008" w:type="dxa"/>
            <w:gridSpan w:val="8"/>
          </w:tcPr>
          <w:p w:rsidR="00915835" w:rsidRPr="00645134" w:rsidRDefault="00915835" w:rsidP="00915835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b/>
                <w:sz w:val="20"/>
                <w:lang w:val="en-US"/>
              </w:rPr>
            </w:pPr>
            <w:r w:rsidRPr="00645134">
              <w:rPr>
                <w:rFonts w:ascii="Arial" w:hAnsi="Arial" w:cs="Arial"/>
                <w:b/>
                <w:sz w:val="20"/>
                <w:lang w:val="en-US"/>
              </w:rPr>
              <w:t>Include reason for change and appropriate specifications.  Identify any attachments as A1, A2, A3, etc.</w:t>
            </w:r>
          </w:p>
          <w:p w:rsidR="00915835" w:rsidRPr="00645134" w:rsidRDefault="00915835" w:rsidP="00915835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b/>
                <w:sz w:val="20"/>
                <w:lang w:val="en-US"/>
              </w:rPr>
            </w:pPr>
          </w:p>
          <w:p w:rsidR="00915835" w:rsidRPr="00645134" w:rsidRDefault="00915835" w:rsidP="00915835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</w:tr>
      <w:tr w:rsidR="00915835" w:rsidRPr="00645134" w:rsidTr="00FF472A">
        <w:trPr>
          <w:gridAfter w:val="1"/>
          <w:wAfter w:w="23" w:type="dxa"/>
          <w:cantSplit/>
        </w:trPr>
        <w:tc>
          <w:tcPr>
            <w:tcW w:w="10008" w:type="dxa"/>
            <w:gridSpan w:val="8"/>
          </w:tcPr>
          <w:p w:rsidR="00915835" w:rsidRPr="00645134" w:rsidRDefault="00915835" w:rsidP="00915835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b/>
                <w:sz w:val="20"/>
                <w:lang w:val="en-US"/>
              </w:rPr>
            </w:pPr>
            <w:r w:rsidRPr="00645134">
              <w:rPr>
                <w:rFonts w:ascii="Arial" w:hAnsi="Arial" w:cs="Arial"/>
                <w:b/>
                <w:sz w:val="20"/>
                <w:lang w:val="en-US"/>
              </w:rPr>
              <w:t xml:space="preserve">Implications of Not Making this Change (if applicable): </w:t>
            </w:r>
          </w:p>
          <w:p w:rsidR="00915835" w:rsidRPr="00645134" w:rsidRDefault="00915835" w:rsidP="00915835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</w:tr>
      <w:tr w:rsidR="00915835" w:rsidRPr="008D2FD3" w:rsidTr="00FF472A">
        <w:trPr>
          <w:cantSplit/>
        </w:trPr>
        <w:tc>
          <w:tcPr>
            <w:tcW w:w="10031" w:type="dxa"/>
            <w:gridSpan w:val="9"/>
            <w:shd w:val="clear" w:color="auto" w:fill="D9D9D9" w:themeFill="background1" w:themeFillShade="D9"/>
          </w:tcPr>
          <w:p w:rsidR="00915835" w:rsidRPr="00645134" w:rsidRDefault="00645134" w:rsidP="00915835">
            <w:pPr>
              <w:pStyle w:val="a1"/>
              <w:spacing w:before="120" w:after="12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Change Request a</w:t>
            </w:r>
            <w:r w:rsidR="00915835" w:rsidRPr="00645134">
              <w:rPr>
                <w:rFonts w:ascii="Arial" w:hAnsi="Arial" w:cs="Arial"/>
                <w:b/>
                <w:sz w:val="20"/>
                <w:lang w:val="en-US"/>
              </w:rPr>
              <w:t>ssessment</w:t>
            </w:r>
          </w:p>
        </w:tc>
      </w:tr>
      <w:tr w:rsidR="00915835" w:rsidRPr="008D2FD3" w:rsidTr="00FF472A">
        <w:trPr>
          <w:cantSplit/>
        </w:trPr>
        <w:tc>
          <w:tcPr>
            <w:tcW w:w="10031" w:type="dxa"/>
            <w:gridSpan w:val="9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915835" w:rsidRPr="00915835" w:rsidRDefault="00915835" w:rsidP="00915835">
            <w:pPr>
              <w:spacing w:before="6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5835">
              <w:rPr>
                <w:rFonts w:ascii="Arial" w:hAnsi="Arial" w:cs="Arial"/>
                <w:b/>
                <w:sz w:val="20"/>
                <w:szCs w:val="20"/>
                <w:lang w:val="en-GB"/>
              </w:rPr>
              <w:t>Deliverable Impact:</w:t>
            </w:r>
          </w:p>
          <w:p w:rsidR="00915835" w:rsidRPr="008C4DED" w:rsidRDefault="00915835" w:rsidP="00915835">
            <w:pPr>
              <w:spacing w:before="6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915835" w:rsidRPr="008D2FD3" w:rsidTr="00FF472A">
        <w:trPr>
          <w:cantSplit/>
        </w:trPr>
        <w:tc>
          <w:tcPr>
            <w:tcW w:w="10031" w:type="dxa"/>
            <w:gridSpan w:val="9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915835" w:rsidRPr="00915835" w:rsidRDefault="00915835" w:rsidP="00915835">
            <w:pPr>
              <w:spacing w:before="6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583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Work Effort Impact: </w:t>
            </w:r>
          </w:p>
          <w:p w:rsidR="00915835" w:rsidRPr="008C4DED" w:rsidRDefault="00915835" w:rsidP="00915835">
            <w:pPr>
              <w:spacing w:before="6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915835" w:rsidRPr="008D2FD3" w:rsidTr="00FF472A">
        <w:trPr>
          <w:cantSplit/>
        </w:trPr>
        <w:tc>
          <w:tcPr>
            <w:tcW w:w="10031" w:type="dxa"/>
            <w:gridSpan w:val="9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915835" w:rsidRPr="00915835" w:rsidRDefault="00915835" w:rsidP="00915835">
            <w:pPr>
              <w:spacing w:before="6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5835">
              <w:rPr>
                <w:rFonts w:ascii="Arial" w:hAnsi="Arial" w:cs="Arial"/>
                <w:b/>
                <w:sz w:val="20"/>
                <w:szCs w:val="20"/>
                <w:lang w:val="en-GB"/>
              </w:rPr>
              <w:t>Schedule Impact:</w:t>
            </w:r>
          </w:p>
          <w:p w:rsidR="00915835" w:rsidRPr="008C4DED" w:rsidRDefault="00915835" w:rsidP="00915835">
            <w:pPr>
              <w:spacing w:before="6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915835" w:rsidRPr="008D2FD3" w:rsidTr="00FF472A">
        <w:trPr>
          <w:cantSplit/>
        </w:trPr>
        <w:tc>
          <w:tcPr>
            <w:tcW w:w="10031" w:type="dxa"/>
            <w:gridSpan w:val="9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915835" w:rsidRPr="00915835" w:rsidRDefault="00915835" w:rsidP="00915835">
            <w:pPr>
              <w:spacing w:before="6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5835">
              <w:rPr>
                <w:rFonts w:ascii="Arial" w:hAnsi="Arial" w:cs="Arial"/>
                <w:b/>
                <w:sz w:val="20"/>
                <w:szCs w:val="20"/>
                <w:lang w:val="en-GB"/>
              </w:rPr>
              <w:t>Change(s) to Terms and Conditions:</w:t>
            </w:r>
          </w:p>
          <w:p w:rsidR="00915835" w:rsidRPr="008C4DED" w:rsidRDefault="00915835" w:rsidP="00915835">
            <w:pPr>
              <w:spacing w:before="60" w:after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915835" w:rsidRPr="008D2FD3" w:rsidTr="00FF472A">
        <w:trPr>
          <w:cantSplit/>
        </w:trPr>
        <w:tc>
          <w:tcPr>
            <w:tcW w:w="10031" w:type="dxa"/>
            <w:gridSpan w:val="9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915835" w:rsidRPr="00915835" w:rsidRDefault="00915835" w:rsidP="00915835">
            <w:pPr>
              <w:spacing w:before="6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5835">
              <w:rPr>
                <w:rFonts w:ascii="Arial" w:hAnsi="Arial" w:cs="Arial"/>
                <w:b/>
                <w:sz w:val="20"/>
                <w:szCs w:val="20"/>
                <w:lang w:val="en-GB"/>
              </w:rPr>
              <w:t>Cost Impact:</w:t>
            </w:r>
          </w:p>
          <w:p w:rsidR="00915835" w:rsidRPr="008C4DED" w:rsidRDefault="00915835" w:rsidP="00915835">
            <w:pPr>
              <w:spacing w:before="60" w:after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97528" w:rsidRPr="008D2FD3" w:rsidTr="00FF472A">
        <w:trPr>
          <w:cantSplit/>
        </w:trPr>
        <w:tc>
          <w:tcPr>
            <w:tcW w:w="10031" w:type="dxa"/>
            <w:gridSpan w:val="9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897528" w:rsidRPr="00645134" w:rsidRDefault="00897528" w:rsidP="00897528">
            <w:pPr>
              <w:spacing w:before="60"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5134">
              <w:rPr>
                <w:rFonts w:ascii="Arial" w:hAnsi="Arial" w:cs="Arial"/>
                <w:b/>
                <w:sz w:val="20"/>
                <w:szCs w:val="20"/>
              </w:rPr>
              <w:t>Authority to proceed</w:t>
            </w:r>
          </w:p>
        </w:tc>
      </w:tr>
      <w:tr w:rsidR="00897528" w:rsidRPr="008D2FD3" w:rsidTr="00FF472A">
        <w:trPr>
          <w:cantSplit/>
        </w:trPr>
        <w:tc>
          <w:tcPr>
            <w:tcW w:w="10031" w:type="dxa"/>
            <w:gridSpan w:val="9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897528" w:rsidRPr="00645134" w:rsidRDefault="00897528" w:rsidP="00645134">
            <w:pPr>
              <w:spacing w:before="6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5134">
              <w:rPr>
                <w:rFonts w:ascii="Arial" w:hAnsi="Arial" w:cs="Arial"/>
                <w:sz w:val="20"/>
                <w:szCs w:val="20"/>
              </w:rPr>
              <w:t>Except as specifically amended in this Change Request, the terms and conditions of the MASTER SERVICES AGREEMENT DATED ___________</w:t>
            </w:r>
            <w:r w:rsidR="00645134">
              <w:rPr>
                <w:rFonts w:ascii="Arial" w:hAnsi="Arial" w:cs="Arial"/>
                <w:sz w:val="20"/>
                <w:szCs w:val="20"/>
              </w:rPr>
              <w:t xml:space="preserve">_ </w:t>
            </w:r>
            <w:r w:rsidRPr="00645134">
              <w:rPr>
                <w:rFonts w:ascii="Arial" w:hAnsi="Arial" w:cs="Arial"/>
                <w:sz w:val="20"/>
                <w:szCs w:val="20"/>
              </w:rPr>
              <w:t>AND CUSTOMER PURCHASE AGREEMENT DATED__________</w:t>
            </w:r>
            <w:r w:rsidR="00645134">
              <w:rPr>
                <w:rFonts w:ascii="Arial" w:hAnsi="Arial" w:cs="Arial"/>
                <w:sz w:val="20"/>
                <w:szCs w:val="20"/>
              </w:rPr>
              <w:t>___</w:t>
            </w:r>
            <w:r w:rsidRPr="00645134">
              <w:rPr>
                <w:rFonts w:ascii="Arial" w:hAnsi="Arial" w:cs="Arial"/>
                <w:sz w:val="20"/>
                <w:szCs w:val="20"/>
              </w:rPr>
              <w:t>, including all modifications and amendments made before the date of this Change Request, remain in full force and effect, unless otherwise modified.</w:t>
            </w:r>
            <w:r w:rsidR="006451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5134">
              <w:rPr>
                <w:rFonts w:ascii="Arial" w:hAnsi="Arial" w:cs="Arial"/>
                <w:sz w:val="20"/>
                <w:szCs w:val="20"/>
              </w:rPr>
              <w:t>Upon the Parties indicating their approval by executing this Change Request the Parties shall be legally bound.</w:t>
            </w:r>
          </w:p>
        </w:tc>
      </w:tr>
      <w:tr w:rsidR="00FF472A" w:rsidRPr="008D2FD3" w:rsidTr="00FF472A">
        <w:trPr>
          <w:gridAfter w:val="2"/>
          <w:wAfter w:w="43" w:type="dxa"/>
        </w:trPr>
        <w:tc>
          <w:tcPr>
            <w:tcW w:w="9988" w:type="dxa"/>
            <w:gridSpan w:val="7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  <w:r w:rsidRPr="00645134">
              <w:rPr>
                <w:rFonts w:ascii="Arial" w:hAnsi="Arial" w:cs="Arial"/>
                <w:b/>
                <w:sz w:val="20"/>
                <w:lang w:val="en-US"/>
              </w:rPr>
              <w:t>Customer Signatory</w:t>
            </w:r>
          </w:p>
        </w:tc>
      </w:tr>
      <w:tr w:rsidR="00FF472A" w:rsidRPr="008D2FD3" w:rsidTr="00645134">
        <w:trPr>
          <w:gridAfter w:val="2"/>
          <w:wAfter w:w="43" w:type="dxa"/>
        </w:trPr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</w:tcPr>
          <w:p w:rsidR="00FF472A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  <w:r w:rsidRPr="00645134">
              <w:rPr>
                <w:rFonts w:ascii="Arial" w:hAnsi="Arial" w:cs="Arial"/>
                <w:sz w:val="20"/>
                <w:lang w:val="en-US"/>
              </w:rPr>
              <w:t>Signature:</w:t>
            </w:r>
          </w:p>
          <w:p w:rsidR="00645134" w:rsidRPr="008C4DED" w:rsidRDefault="00645134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957" w:type="dxa"/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  <w:r w:rsidRPr="00645134">
              <w:rPr>
                <w:rFonts w:ascii="Arial" w:hAnsi="Arial" w:cs="Arial"/>
                <w:sz w:val="20"/>
                <w:lang w:val="en-US"/>
              </w:rPr>
              <w:t>Name:</w:t>
            </w:r>
          </w:p>
        </w:tc>
        <w:tc>
          <w:tcPr>
            <w:tcW w:w="3433" w:type="dxa"/>
            <w:gridSpan w:val="2"/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FF472A" w:rsidRPr="008D2FD3" w:rsidTr="00645134">
        <w:trPr>
          <w:gridAfter w:val="2"/>
          <w:wAfter w:w="43" w:type="dxa"/>
        </w:trPr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  <w:r w:rsidRPr="00645134">
              <w:rPr>
                <w:rFonts w:ascii="Arial" w:hAnsi="Arial" w:cs="Arial"/>
                <w:sz w:val="20"/>
                <w:lang w:val="en-US"/>
              </w:rPr>
              <w:t>Title:</w:t>
            </w:r>
          </w:p>
        </w:tc>
        <w:tc>
          <w:tcPr>
            <w:tcW w:w="3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957" w:type="dxa"/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  <w:r w:rsidRPr="00645134">
              <w:rPr>
                <w:rFonts w:ascii="Arial" w:hAnsi="Arial" w:cs="Arial"/>
                <w:sz w:val="20"/>
                <w:lang w:val="en-US"/>
              </w:rPr>
              <w:t>Date:</w:t>
            </w:r>
          </w:p>
        </w:tc>
        <w:tc>
          <w:tcPr>
            <w:tcW w:w="3433" w:type="dxa"/>
            <w:gridSpan w:val="2"/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FF472A" w:rsidRPr="008D2FD3" w:rsidTr="00FF472A">
        <w:trPr>
          <w:gridAfter w:val="2"/>
          <w:wAfter w:w="43" w:type="dxa"/>
        </w:trPr>
        <w:tc>
          <w:tcPr>
            <w:tcW w:w="9988" w:type="dxa"/>
            <w:gridSpan w:val="7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  <w:r w:rsidRPr="00645134">
              <w:rPr>
                <w:rFonts w:ascii="Arial" w:hAnsi="Arial" w:cs="Arial"/>
                <w:b/>
                <w:sz w:val="20"/>
                <w:lang w:val="en-US"/>
              </w:rPr>
              <w:t>Unisys Signatory</w:t>
            </w:r>
          </w:p>
        </w:tc>
      </w:tr>
      <w:tr w:rsidR="00FF472A" w:rsidRPr="008D2FD3" w:rsidTr="00645134">
        <w:trPr>
          <w:gridAfter w:val="2"/>
          <w:wAfter w:w="43" w:type="dxa"/>
        </w:trPr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</w:tcPr>
          <w:p w:rsidR="00FF472A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  <w:r w:rsidRPr="00645134">
              <w:rPr>
                <w:rFonts w:ascii="Arial" w:hAnsi="Arial" w:cs="Arial"/>
                <w:sz w:val="20"/>
                <w:lang w:val="en-US"/>
              </w:rPr>
              <w:t>Signature:</w:t>
            </w:r>
          </w:p>
          <w:p w:rsidR="00645134" w:rsidRPr="008C4DED" w:rsidRDefault="00645134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957" w:type="dxa"/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  <w:r w:rsidRPr="00645134">
              <w:rPr>
                <w:rFonts w:ascii="Arial" w:hAnsi="Arial" w:cs="Arial"/>
                <w:sz w:val="20"/>
                <w:lang w:val="en-US"/>
              </w:rPr>
              <w:t>Name:</w:t>
            </w:r>
          </w:p>
        </w:tc>
        <w:tc>
          <w:tcPr>
            <w:tcW w:w="3433" w:type="dxa"/>
            <w:gridSpan w:val="2"/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FF472A" w:rsidRPr="008D2FD3" w:rsidTr="00645134">
        <w:trPr>
          <w:gridAfter w:val="2"/>
          <w:wAfter w:w="43" w:type="dxa"/>
        </w:trPr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  <w:r w:rsidRPr="00645134">
              <w:rPr>
                <w:rFonts w:ascii="Arial" w:hAnsi="Arial" w:cs="Arial"/>
                <w:sz w:val="20"/>
                <w:lang w:val="en-US"/>
              </w:rPr>
              <w:t>Title:</w:t>
            </w:r>
          </w:p>
        </w:tc>
        <w:tc>
          <w:tcPr>
            <w:tcW w:w="3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957" w:type="dxa"/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  <w:r w:rsidRPr="00645134">
              <w:rPr>
                <w:rFonts w:ascii="Arial" w:hAnsi="Arial" w:cs="Arial"/>
                <w:sz w:val="20"/>
                <w:lang w:val="en-US"/>
              </w:rPr>
              <w:t>Date:</w:t>
            </w:r>
          </w:p>
        </w:tc>
        <w:tc>
          <w:tcPr>
            <w:tcW w:w="3433" w:type="dxa"/>
            <w:gridSpan w:val="2"/>
          </w:tcPr>
          <w:p w:rsidR="00FF472A" w:rsidRPr="00645134" w:rsidRDefault="00FF472A" w:rsidP="00FF472A">
            <w:pPr>
              <w:pStyle w:val="a1"/>
              <w:spacing w:before="120" w:after="120" w:line="240" w:lineRule="auto"/>
              <w:ind w:left="0" w:firstLine="0"/>
              <w:rPr>
                <w:rFonts w:ascii="Arial" w:hAnsi="Arial" w:cs="Arial"/>
                <w:sz w:val="20"/>
                <w:lang w:val="en-US"/>
              </w:rPr>
            </w:pPr>
          </w:p>
        </w:tc>
      </w:tr>
    </w:tbl>
    <w:p w:rsidR="00FF472A" w:rsidRPr="008C4DED" w:rsidRDefault="00FF472A" w:rsidP="008C4DED">
      <w:pPr>
        <w:rPr>
          <w:rFonts w:ascii="Calibri" w:hAnsi="Calibri" w:cs="Arial"/>
          <w:sz w:val="16"/>
          <w:szCs w:val="16"/>
        </w:rPr>
      </w:pPr>
    </w:p>
    <w:sectPr w:rsidR="00FF472A" w:rsidRPr="008C4DED" w:rsidSect="00346BCD">
      <w:headerReference w:type="default" r:id="rId8"/>
      <w:footerReference w:type="default" r:id="rId9"/>
      <w:pgSz w:w="12240" w:h="15840" w:code="1"/>
      <w:pgMar w:top="800" w:right="1000" w:bottom="500" w:left="1000" w:header="360" w:footer="15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</wne:acdManifest>
    <wne:toolbarData r:id="rId1"/>
  </wne:toolbars>
  <wne:acds>
    <wne:acd wne:argValue="AgBUAGEAYgBsAGUAIABUAGUAeAB0AA==" wne:acdName="acd0" wne:fciIndexBasedOn="0065"/>
    <wne:acd wne:argValue="AQAAAEIA" wne:acdName="acd1" wne:fciIndexBasedOn="0065"/>
    <wne:acd wne:argValue="AgBIAGUAYQBkAGkAbgBnACAAMQAgAE4AdQBtAGIAZQByAGUAZAA=" wne:acdName="acd2" wne:fciIndexBasedOn="0065"/>
    <wne:acd wne:argValue="AgBIAGUAYQBkAGkAbgBnACAAMgAgAE4AdQBtAGIAZQByAGUAZAA=" wne:acdName="acd3" wne:fciIndexBasedOn="0065"/>
    <wne:acd wne:argValue="AgBIAGUAYQBkAGkAbgBnACAAMwAgAE4AdQBtAGIAZQByAGUAZAA=" wne:acdName="acd4" wne:fciIndexBasedOn="0065"/>
    <wne:acd wne:argValue="AgBIAGUAYQBkAGkAbgBnACAANAAgAE4AdQBtAGIAZQByAGUAZAA=" wne:acdName="acd5" wne:fciIndexBasedOn="0065"/>
    <wne:acd wne:argValue="AgBUAGEAYgBsAGUAIABMAGUAdgBlAGwAIAAxACAATgB1AG0AYgBlAHIAZQBkAA==" wne:acdName="acd6" wne:fciIndexBasedOn="0065"/>
    <wne:acd wne:argValue="AgBUAGEAYgBsAGUAIABMAGUAdgBlAGwAIAAyACAATgB1AG0AYgBlAHIAZQBkAA==" wne:acdName="acd7" wne:fciIndexBasedOn="0065"/>
    <wne:acd wne:argValue="AgBUAGEAYgBsAGUAIABMAGUAdgBlAGwAIAAzACAATgB1AG0AYgBlAHIAZQBkAA==" wne:acdName="acd8" wne:fciIndexBasedOn="0065"/>
    <wne:acd wne:argValue="AgBUAGEAYgBsAGUAIABMAGUAdgBlAGwAIAA0ACAATgB1AG0AYgBlAHIAZQBkAA==" wne:acdName="acd9" wne:fciIndexBasedOn="0065"/>
    <wne:acd wne:argValue="AgBCAG8AZAB5ACAATABlAHYAZQBsACAAMQAgAE4AdQBtAGIAZQByAGUAZAA=" wne:acdName="acd10" wne:fciIndexBasedOn="0065"/>
    <wne:acd wne:argValue="AgBCAG8AZAB5ACAATABlAHYAZQBsACAAMgAgAE4AdQBtAGIAZQByAGUAZAA=" wne:acdName="acd11" wne:fciIndexBasedOn="0065"/>
    <wne:acd wne:argValue="AgBCAG8AZAB5ACAATABlAHYAZQBsACAAMwAgAE4AdQBtAGIAZQByAGUAZAA=" wne:acdName="acd12" wne:fciIndexBasedOn="0065"/>
    <wne:acd wne:argValue="AgBCAG8AZAB5ACAATABlAHYAZQBsACAANAAgAE4AdQBtAGIAZQByAGUAZAA=" wne:acdName="acd13" wne:fciIndexBasedOn="0065"/>
    <wne:acd wne:argValue="AgBCAG8AZAB5ACAAVABlAHgAdAAgAEIAdQBsAGwAZQB0AA==" wne:acdName="acd14" wne:fciIndexBasedOn="0065"/>
    <wne:acd wne:argValue="AgBUAGEAYgBsAGUAIABUAGUAeAB0ACAAQgB1AGwAbABlAHQA" wne:acdName="acd1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2AD" w:rsidRDefault="00BA12AD">
      <w:r>
        <w:separator/>
      </w:r>
    </w:p>
  </w:endnote>
  <w:endnote w:type="continuationSeparator" w:id="0">
    <w:p w:rsidR="00BA12AD" w:rsidRDefault="00BA1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bon">
    <w:altName w:val="Constantia"/>
    <w:charset w:val="00"/>
    <w:family w:val="roman"/>
    <w:pitch w:val="variable"/>
    <w:sig w:usb0="00000287" w:usb1="00000000" w:usb2="00000000" w:usb3="00000000" w:csb0="0000009F" w:csb1="00000000"/>
  </w:font>
  <w:font w:name="UniSerifSC">
    <w:charset w:val="00"/>
    <w:family w:val="auto"/>
    <w:pitch w:val="variable"/>
    <w:sig w:usb0="00000007" w:usb1="00000000" w:usb2="00000000" w:usb3="00000000" w:csb0="00000003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charset w:val="00"/>
    <w:family w:val="swiss"/>
    <w:pitch w:val="variable"/>
    <w:sig w:usb0="80000027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28"/>
      <w:gridCol w:w="4320"/>
      <w:gridCol w:w="1260"/>
    </w:tblGrid>
    <w:tr w:rsidR="00781EB2" w:rsidRPr="00FE4FA7" w:rsidTr="00FE4FA7">
      <w:tc>
        <w:tcPr>
          <w:tcW w:w="4428" w:type="dxa"/>
        </w:tcPr>
        <w:p w:rsidR="00781EB2" w:rsidRPr="005D6B5E" w:rsidRDefault="007446A7" w:rsidP="00C61BD5">
          <w:pPr>
            <w:pStyle w:val="Footer"/>
            <w:rPr>
              <w:rFonts w:ascii="Arial" w:hAnsi="Arial" w:cs="Arial"/>
              <w:i w:val="0"/>
              <w:iCs/>
              <w:sz w:val="16"/>
              <w:szCs w:val="16"/>
            </w:rPr>
          </w:pPr>
          <w:r>
            <w:rPr>
              <w:rFonts w:ascii="Arial" w:hAnsi="Arial" w:cs="Arial"/>
              <w:i w:val="0"/>
              <w:i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  <w:szCs w:val="16"/>
            </w:rPr>
            <w:instrText xml:space="preserve"> FILENAME   \* MERGEFORMAT </w:instrText>
          </w:r>
          <w:r>
            <w:rPr>
              <w:rFonts w:ascii="Arial" w:hAnsi="Arial" w:cs="Arial"/>
              <w:i w:val="0"/>
              <w:iCs/>
              <w:sz w:val="16"/>
              <w:szCs w:val="16"/>
            </w:rPr>
            <w:fldChar w:fldCharType="separate"/>
          </w:r>
          <w:r w:rsidR="00C61BD5">
            <w:rPr>
              <w:rFonts w:ascii="Arial" w:hAnsi="Arial" w:cs="Arial"/>
              <w:i w:val="0"/>
              <w:iCs/>
              <w:noProof/>
              <w:sz w:val="16"/>
              <w:szCs w:val="16"/>
            </w:rPr>
            <w:t xml:space="preserve"> Change Request Template</w:t>
          </w:r>
          <w:r>
            <w:rPr>
              <w:rFonts w:ascii="Arial" w:hAnsi="Arial" w:cs="Arial"/>
              <w:i w:val="0"/>
              <w:iCs/>
              <w:noProof/>
              <w:sz w:val="16"/>
              <w:szCs w:val="16"/>
            </w:rPr>
            <w:t>.docx</w:t>
          </w:r>
          <w:r>
            <w:rPr>
              <w:rFonts w:ascii="Arial" w:hAnsi="Arial" w:cs="Arial"/>
              <w:i w:val="0"/>
              <w:iCs/>
              <w:sz w:val="16"/>
              <w:szCs w:val="16"/>
            </w:rPr>
            <w:fldChar w:fldCharType="end"/>
          </w:r>
        </w:p>
      </w:tc>
      <w:tc>
        <w:tcPr>
          <w:tcW w:w="4320" w:type="dxa"/>
        </w:tcPr>
        <w:p w:rsidR="00781EB2" w:rsidRPr="00FE4FA7" w:rsidRDefault="00DC3597">
          <w:pPr>
            <w:pStyle w:val="Footer"/>
            <w:rPr>
              <w:rFonts w:ascii="Arial" w:hAnsi="Arial" w:cs="Arial"/>
              <w:i w:val="0"/>
              <w:iCs/>
              <w:sz w:val="16"/>
              <w:szCs w:val="16"/>
            </w:rPr>
          </w:pPr>
          <w:r>
            <w:rPr>
              <w:rFonts w:ascii="Arial" w:hAnsi="Arial" w:cs="Arial"/>
              <w:i w:val="0"/>
              <w:iCs/>
              <w:sz w:val="16"/>
              <w:szCs w:val="16"/>
            </w:rPr>
            <w:t>Version: 1.0</w:t>
          </w:r>
        </w:p>
      </w:tc>
      <w:tc>
        <w:tcPr>
          <w:tcW w:w="1260" w:type="dxa"/>
        </w:tcPr>
        <w:p w:rsidR="00781EB2" w:rsidRPr="00FE4FA7" w:rsidRDefault="00781EB2" w:rsidP="00FE4FA7">
          <w:pPr>
            <w:pStyle w:val="Footer"/>
            <w:jc w:val="right"/>
            <w:rPr>
              <w:rFonts w:ascii="Arial" w:hAnsi="Arial" w:cs="Arial"/>
              <w:i w:val="0"/>
              <w:iCs/>
              <w:sz w:val="16"/>
              <w:szCs w:val="16"/>
            </w:rPr>
          </w:pPr>
          <w:r w:rsidRPr="00FE4FA7">
            <w:rPr>
              <w:rFonts w:ascii="Arial" w:hAnsi="Arial" w:cs="Arial"/>
              <w:i w:val="0"/>
              <w:iCs/>
              <w:sz w:val="16"/>
              <w:szCs w:val="16"/>
            </w:rPr>
            <w:t xml:space="preserve">Page </w:t>
          </w:r>
          <w:r w:rsidR="00EB4DAA" w:rsidRPr="00FE4FA7">
            <w:rPr>
              <w:rStyle w:val="PageNumber"/>
              <w:rFonts w:ascii="Arial" w:hAnsi="Arial" w:cs="Arial"/>
              <w:i w:val="0"/>
              <w:iCs/>
              <w:sz w:val="16"/>
              <w:szCs w:val="16"/>
            </w:rPr>
            <w:fldChar w:fldCharType="begin"/>
          </w:r>
          <w:r w:rsidRPr="00FE4FA7">
            <w:rPr>
              <w:rStyle w:val="PageNumber"/>
              <w:rFonts w:ascii="Arial" w:hAnsi="Arial" w:cs="Arial"/>
              <w:i w:val="0"/>
              <w:iCs/>
              <w:sz w:val="16"/>
              <w:szCs w:val="16"/>
            </w:rPr>
            <w:instrText xml:space="preserve"> PAGE </w:instrText>
          </w:r>
          <w:r w:rsidR="00EB4DAA" w:rsidRPr="00FE4FA7">
            <w:rPr>
              <w:rStyle w:val="PageNumber"/>
              <w:rFonts w:ascii="Arial" w:hAnsi="Arial" w:cs="Arial"/>
              <w:i w:val="0"/>
              <w:iCs/>
              <w:sz w:val="16"/>
              <w:szCs w:val="16"/>
            </w:rPr>
            <w:fldChar w:fldCharType="separate"/>
          </w:r>
          <w:r w:rsidR="003E5140">
            <w:rPr>
              <w:rStyle w:val="PageNumber"/>
              <w:rFonts w:ascii="Arial" w:hAnsi="Arial" w:cs="Arial"/>
              <w:i w:val="0"/>
              <w:iCs/>
              <w:noProof/>
              <w:sz w:val="16"/>
              <w:szCs w:val="16"/>
            </w:rPr>
            <w:t>1</w:t>
          </w:r>
          <w:r w:rsidR="00EB4DAA" w:rsidRPr="00FE4FA7">
            <w:rPr>
              <w:rStyle w:val="PageNumber"/>
              <w:rFonts w:ascii="Arial" w:hAnsi="Arial" w:cs="Arial"/>
              <w:i w:val="0"/>
              <w:iCs/>
              <w:sz w:val="16"/>
              <w:szCs w:val="16"/>
            </w:rPr>
            <w:fldChar w:fldCharType="end"/>
          </w:r>
          <w:r w:rsidRPr="00FE4FA7">
            <w:rPr>
              <w:rStyle w:val="PageNumber"/>
              <w:rFonts w:ascii="Arial" w:hAnsi="Arial" w:cs="Arial"/>
              <w:i w:val="0"/>
              <w:iCs/>
              <w:sz w:val="16"/>
              <w:szCs w:val="16"/>
            </w:rPr>
            <w:t xml:space="preserve"> / </w:t>
          </w:r>
          <w:r w:rsidR="00EB4DAA" w:rsidRPr="00FE4FA7">
            <w:rPr>
              <w:rStyle w:val="PageNumber"/>
              <w:rFonts w:ascii="Arial" w:hAnsi="Arial" w:cs="Arial"/>
              <w:i w:val="0"/>
              <w:iCs/>
              <w:sz w:val="16"/>
              <w:szCs w:val="16"/>
            </w:rPr>
            <w:fldChar w:fldCharType="begin"/>
          </w:r>
          <w:r w:rsidRPr="00FE4FA7">
            <w:rPr>
              <w:rStyle w:val="PageNumber"/>
              <w:rFonts w:ascii="Arial" w:hAnsi="Arial" w:cs="Arial"/>
              <w:i w:val="0"/>
              <w:iCs/>
              <w:sz w:val="16"/>
              <w:szCs w:val="16"/>
            </w:rPr>
            <w:instrText xml:space="preserve"> NUMPAGES </w:instrText>
          </w:r>
          <w:r w:rsidR="00EB4DAA" w:rsidRPr="00FE4FA7">
            <w:rPr>
              <w:rStyle w:val="PageNumber"/>
              <w:rFonts w:ascii="Arial" w:hAnsi="Arial" w:cs="Arial"/>
              <w:i w:val="0"/>
              <w:iCs/>
              <w:sz w:val="16"/>
              <w:szCs w:val="16"/>
            </w:rPr>
            <w:fldChar w:fldCharType="separate"/>
          </w:r>
          <w:r w:rsidR="003E5140">
            <w:rPr>
              <w:rStyle w:val="PageNumber"/>
              <w:rFonts w:ascii="Arial" w:hAnsi="Arial" w:cs="Arial"/>
              <w:i w:val="0"/>
              <w:iCs/>
              <w:noProof/>
              <w:sz w:val="16"/>
              <w:szCs w:val="16"/>
            </w:rPr>
            <w:t>1</w:t>
          </w:r>
          <w:r w:rsidR="00EB4DAA" w:rsidRPr="00FE4FA7">
            <w:rPr>
              <w:rStyle w:val="PageNumber"/>
              <w:rFonts w:ascii="Arial" w:hAnsi="Arial" w:cs="Arial"/>
              <w:i w:val="0"/>
              <w:iCs/>
              <w:sz w:val="16"/>
              <w:szCs w:val="16"/>
            </w:rPr>
            <w:fldChar w:fldCharType="end"/>
          </w:r>
        </w:p>
      </w:tc>
    </w:tr>
  </w:tbl>
  <w:p w:rsidR="00781EB2" w:rsidRPr="003F6C85" w:rsidRDefault="00781EB2" w:rsidP="003F6C85">
    <w:pPr>
      <w:pStyle w:val="Footer"/>
      <w:rPr>
        <w:rFonts w:ascii="Arial" w:hAnsi="Arial" w:cs="Arial"/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2AD" w:rsidRDefault="00BA12AD">
      <w:r>
        <w:separator/>
      </w:r>
    </w:p>
  </w:footnote>
  <w:footnote w:type="continuationSeparator" w:id="0">
    <w:p w:rsidR="00BA12AD" w:rsidRDefault="00BA1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8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495"/>
      <w:gridCol w:w="4835"/>
      <w:gridCol w:w="2678"/>
    </w:tblGrid>
    <w:tr w:rsidR="007F08D7" w:rsidRPr="00FE4FA7" w:rsidTr="00FE4FA7">
      <w:tc>
        <w:tcPr>
          <w:tcW w:w="2700" w:type="dxa"/>
          <w:vAlign w:val="bottom"/>
        </w:tcPr>
        <w:p w:rsidR="00781EB2" w:rsidRPr="00842C12" w:rsidRDefault="00842C12" w:rsidP="00FE4FA7">
          <w:pPr>
            <w:pStyle w:val="Header"/>
            <w:spacing w:after="0"/>
            <w:rPr>
              <w:rFonts w:ascii="Arial Black" w:hAnsi="Arial Black" w:cs="Arial"/>
              <w:i w:val="0"/>
              <w:iCs/>
              <w:sz w:val="48"/>
              <w:szCs w:val="48"/>
            </w:rPr>
          </w:pPr>
          <w:r w:rsidRPr="00842C12">
            <w:rPr>
              <w:rFonts w:ascii="Arial Black" w:hAnsi="Arial Black" w:cs="Arial"/>
              <w:i w:val="0"/>
              <w:iCs/>
              <w:noProof/>
              <w:sz w:val="48"/>
              <w:szCs w:val="48"/>
            </w:rPr>
            <w:t>GTA</w:t>
          </w:r>
        </w:p>
      </w:tc>
      <w:tc>
        <w:tcPr>
          <w:tcW w:w="5413" w:type="dxa"/>
          <w:vAlign w:val="bottom"/>
        </w:tcPr>
        <w:p w:rsidR="00781EB2" w:rsidRDefault="00781EB2" w:rsidP="00FE4FA7">
          <w:pPr>
            <w:pStyle w:val="Header"/>
            <w:spacing w:after="0"/>
            <w:jc w:val="center"/>
            <w:rPr>
              <w:rFonts w:ascii="Arial" w:hAnsi="Arial" w:cs="Arial"/>
              <w:i w:val="0"/>
              <w:iCs/>
              <w:sz w:val="36"/>
              <w:szCs w:val="36"/>
            </w:rPr>
          </w:pPr>
          <w:r w:rsidRPr="00FE4FA7">
            <w:rPr>
              <w:rFonts w:ascii="Arial" w:hAnsi="Arial" w:cs="Arial"/>
              <w:b/>
              <w:bCs/>
              <w:i w:val="0"/>
              <w:iCs/>
              <w:sz w:val="36"/>
              <w:szCs w:val="36"/>
            </w:rPr>
            <w:t>C</w:t>
          </w:r>
          <w:r w:rsidRPr="00FE4FA7">
            <w:rPr>
              <w:rFonts w:ascii="Arial" w:hAnsi="Arial" w:cs="Arial"/>
              <w:i w:val="0"/>
              <w:iCs/>
              <w:sz w:val="36"/>
              <w:szCs w:val="36"/>
            </w:rPr>
            <w:t xml:space="preserve">hange </w:t>
          </w:r>
          <w:r w:rsidRPr="00FE4FA7">
            <w:rPr>
              <w:rFonts w:ascii="Arial" w:hAnsi="Arial" w:cs="Arial"/>
              <w:b/>
              <w:bCs/>
              <w:i w:val="0"/>
              <w:iCs/>
              <w:sz w:val="36"/>
              <w:szCs w:val="36"/>
            </w:rPr>
            <w:t>R</w:t>
          </w:r>
          <w:r w:rsidR="00C61BD5">
            <w:rPr>
              <w:rFonts w:ascii="Arial" w:hAnsi="Arial" w:cs="Arial"/>
              <w:i w:val="0"/>
              <w:iCs/>
              <w:sz w:val="36"/>
              <w:szCs w:val="36"/>
            </w:rPr>
            <w:t>equest</w:t>
          </w:r>
        </w:p>
        <w:p w:rsidR="00781EB2" w:rsidRPr="00C24278" w:rsidRDefault="00781EB2" w:rsidP="007F08D7">
          <w:pPr>
            <w:pStyle w:val="Header"/>
            <w:spacing w:after="0"/>
            <w:rPr>
              <w:rFonts w:ascii="Arial" w:hAnsi="Arial" w:cs="Arial"/>
              <w:i w:val="0"/>
              <w:iCs/>
              <w:sz w:val="36"/>
              <w:szCs w:val="36"/>
            </w:rPr>
          </w:pPr>
        </w:p>
      </w:tc>
      <w:tc>
        <w:tcPr>
          <w:tcW w:w="2700" w:type="dxa"/>
          <w:vAlign w:val="bottom"/>
        </w:tcPr>
        <w:p w:rsidR="00781EB2" w:rsidRPr="00C61BD5" w:rsidRDefault="007F08D7" w:rsidP="00FE4FA7">
          <w:pPr>
            <w:pStyle w:val="Header"/>
            <w:tabs>
              <w:tab w:val="clear" w:pos="9360"/>
              <w:tab w:val="clear" w:pos="14400"/>
              <w:tab w:val="right" w:pos="2375"/>
            </w:tabs>
            <w:spacing w:after="0"/>
            <w:ind w:left="464" w:right="-108"/>
            <w:rPr>
              <w:rFonts w:ascii="Arial" w:hAnsi="Arial" w:cs="Arial"/>
              <w:b/>
              <w:bCs/>
              <w:i w:val="0"/>
              <w:i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i w:val="0"/>
              <w:iCs/>
              <w:noProof/>
              <w:sz w:val="28"/>
              <w:szCs w:val="28"/>
            </w:rPr>
            <w:drawing>
              <wp:inline distT="0" distB="0" distL="0" distR="0">
                <wp:extent cx="1190208" cy="414770"/>
                <wp:effectExtent l="0" t="0" r="0" b="444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UNISY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5881" cy="42720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81EB2" w:rsidRPr="00056054" w:rsidRDefault="00781EB2" w:rsidP="00056054">
    <w:pPr>
      <w:pStyle w:val="Head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E596701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7E"/>
    <w:multiLevelType w:val="singleLevel"/>
    <w:tmpl w:val="D2A6D40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266097E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1"/>
    <w:multiLevelType w:val="singleLevel"/>
    <w:tmpl w:val="6220BF1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E3C2339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218A0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2EA6E00"/>
    <w:multiLevelType w:val="hybridMultilevel"/>
    <w:tmpl w:val="707E0EF2"/>
    <w:lvl w:ilvl="0" w:tplc="58E8264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125AFE"/>
    <w:multiLevelType w:val="hybridMultilevel"/>
    <w:tmpl w:val="E5B27D20"/>
    <w:lvl w:ilvl="0" w:tplc="05C81FDE">
      <w:start w:val="1"/>
      <w:numFmt w:val="lowerLetter"/>
      <w:lvlText w:val="%1)"/>
      <w:lvlJc w:val="left"/>
      <w:pPr>
        <w:tabs>
          <w:tab w:val="num" w:pos="3700"/>
        </w:tabs>
        <w:ind w:left="3686" w:hanging="346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tabs>
          <w:tab w:val="num" w:pos="4781"/>
        </w:tabs>
        <w:ind w:left="47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501"/>
        </w:tabs>
        <w:ind w:left="5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221"/>
        </w:tabs>
        <w:ind w:left="6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941"/>
        </w:tabs>
        <w:ind w:left="69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661"/>
        </w:tabs>
        <w:ind w:left="7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381"/>
        </w:tabs>
        <w:ind w:left="8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101"/>
        </w:tabs>
        <w:ind w:left="91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821"/>
        </w:tabs>
        <w:ind w:left="9821" w:hanging="360"/>
      </w:pPr>
      <w:rPr>
        <w:rFonts w:ascii="Wingdings" w:hAnsi="Wingdings" w:hint="default"/>
      </w:rPr>
    </w:lvl>
  </w:abstractNum>
  <w:abstractNum w:abstractNumId="8" w15:restartNumberingAfterBreak="0">
    <w:nsid w:val="05D864A7"/>
    <w:multiLevelType w:val="multilevel"/>
    <w:tmpl w:val="028CF294"/>
    <w:lvl w:ilvl="0">
      <w:start w:val="1"/>
      <w:numFmt w:val="decimal"/>
      <w:lvlRestart w:val="0"/>
      <w:pStyle w:val="TableLevel1Numbered"/>
      <w:lvlText w:val="%1."/>
      <w:lvlJc w:val="left"/>
      <w:pPr>
        <w:tabs>
          <w:tab w:val="num" w:pos="720"/>
        </w:tabs>
        <w:ind w:left="720" w:hanging="504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1">
      <w:start w:val="1"/>
      <w:numFmt w:val="decimal"/>
      <w:pStyle w:val="TableLevel2Numbered"/>
      <w:lvlText w:val="%1.%2."/>
      <w:lvlJc w:val="left"/>
      <w:pPr>
        <w:tabs>
          <w:tab w:val="num" w:pos="720"/>
        </w:tabs>
        <w:ind w:left="720" w:hanging="504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pStyle w:val="TableLevel3Numbered"/>
      <w:lvlText w:val="%1.%2.%3."/>
      <w:lvlJc w:val="left"/>
      <w:pPr>
        <w:tabs>
          <w:tab w:val="num" w:pos="1296"/>
        </w:tabs>
        <w:ind w:left="1296" w:hanging="108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TableLevel4Numbered"/>
      <w:lvlText w:val="%1.%2.%3.%4."/>
      <w:lvlJc w:val="left"/>
      <w:pPr>
        <w:tabs>
          <w:tab w:val="num" w:pos="1296"/>
        </w:tabs>
        <w:ind w:left="1296" w:hanging="108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upperLetter"/>
      <w:pStyle w:val="TableLevel5Numbered"/>
      <w:lvlText w:val="%5."/>
      <w:lvlJc w:val="left"/>
      <w:pPr>
        <w:tabs>
          <w:tab w:val="num" w:pos="1296"/>
        </w:tabs>
        <w:ind w:left="1296" w:hanging="576"/>
      </w:pPr>
      <w:rPr>
        <w:rFonts w:hint="default"/>
      </w:rPr>
    </w:lvl>
    <w:lvl w:ilvl="5">
      <w:start w:val="1"/>
      <w:numFmt w:val="decimal"/>
      <w:pStyle w:val="TableLevel6Numbered"/>
      <w:lvlText w:val="%6."/>
      <w:lvlJc w:val="left"/>
      <w:pPr>
        <w:tabs>
          <w:tab w:val="num" w:pos="1296"/>
        </w:tabs>
        <w:ind w:left="1296" w:hanging="576"/>
      </w:pPr>
      <w:rPr>
        <w:rFonts w:hint="default"/>
      </w:rPr>
    </w:lvl>
    <w:lvl w:ilvl="6">
      <w:start w:val="1"/>
      <w:numFmt w:val="lowerLetter"/>
      <w:pStyle w:val="TableLevel7Numbered"/>
      <w:lvlText w:val="%7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7">
      <w:start w:val="1"/>
      <w:numFmt w:val="lowerRoman"/>
      <w:pStyle w:val="TableLevel8Numbered"/>
      <w:lvlText w:val="%8.)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9" w15:restartNumberingAfterBreak="0">
    <w:nsid w:val="0725353C"/>
    <w:multiLevelType w:val="hybridMultilevel"/>
    <w:tmpl w:val="5E88F07C"/>
    <w:lvl w:ilvl="0" w:tplc="5DCCBC46">
      <w:numFmt w:val="bullet"/>
      <w:lvlText w:val="-"/>
      <w:lvlJc w:val="left"/>
      <w:pPr>
        <w:ind w:left="720" w:hanging="360"/>
      </w:pPr>
      <w:rPr>
        <w:rFonts w:ascii="Sabon" w:eastAsiaTheme="minorHAnsi" w:hAnsi="Sabo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DA742F"/>
    <w:multiLevelType w:val="hybridMultilevel"/>
    <w:tmpl w:val="6B645C64"/>
    <w:lvl w:ilvl="0" w:tplc="BBC869E2">
      <w:start w:val="1"/>
      <w:numFmt w:val="bullet"/>
      <w:lvlRestart w:val="0"/>
      <w:pStyle w:val="Bullet2"/>
      <w:lvlText w:val="•"/>
      <w:lvlJc w:val="left"/>
      <w:pPr>
        <w:tabs>
          <w:tab w:val="num" w:pos="3700"/>
        </w:tabs>
        <w:ind w:left="3686" w:hanging="346"/>
      </w:pPr>
      <w:rPr>
        <w:rFonts w:ascii="UniSerifSC" w:hAnsi="UniSerifSC" w:hint="default"/>
        <w:color w:val="6B1687"/>
      </w:rPr>
    </w:lvl>
    <w:lvl w:ilvl="1" w:tplc="04090003" w:tentative="1">
      <w:start w:val="1"/>
      <w:numFmt w:val="bullet"/>
      <w:lvlText w:val="o"/>
      <w:lvlJc w:val="left"/>
      <w:pPr>
        <w:tabs>
          <w:tab w:val="num" w:pos="4781"/>
        </w:tabs>
        <w:ind w:left="47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501"/>
        </w:tabs>
        <w:ind w:left="5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221"/>
        </w:tabs>
        <w:ind w:left="6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941"/>
        </w:tabs>
        <w:ind w:left="69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661"/>
        </w:tabs>
        <w:ind w:left="7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381"/>
        </w:tabs>
        <w:ind w:left="8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101"/>
        </w:tabs>
        <w:ind w:left="91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821"/>
        </w:tabs>
        <w:ind w:left="9821" w:hanging="360"/>
      </w:pPr>
      <w:rPr>
        <w:rFonts w:ascii="Wingdings" w:hAnsi="Wingdings" w:hint="default"/>
      </w:rPr>
    </w:lvl>
  </w:abstractNum>
  <w:abstractNum w:abstractNumId="11" w15:restartNumberingAfterBreak="0">
    <w:nsid w:val="0BD7723D"/>
    <w:multiLevelType w:val="multilevel"/>
    <w:tmpl w:val="4BDC87BC"/>
    <w:lvl w:ilvl="0">
      <w:start w:val="1"/>
      <w:numFmt w:val="decimal"/>
      <w:pStyle w:val="BodyLevel1Numbered"/>
      <w:lvlText w:val="%1."/>
      <w:lvlJc w:val="left"/>
      <w:pPr>
        <w:tabs>
          <w:tab w:val="num" w:pos="1627"/>
        </w:tabs>
        <w:ind w:left="1627" w:hanging="54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>
      <w:start w:val="1"/>
      <w:numFmt w:val="decimal"/>
      <w:pStyle w:val="BodyLevel2Numbered"/>
      <w:lvlText w:val="%1.%2."/>
      <w:lvlJc w:val="left"/>
      <w:pPr>
        <w:tabs>
          <w:tab w:val="num" w:pos="2160"/>
        </w:tabs>
        <w:ind w:left="2160" w:hanging="893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pStyle w:val="BodyLevel3Numbered"/>
      <w:lvlText w:val="%1.%2.%3."/>
      <w:lvlJc w:val="left"/>
      <w:pPr>
        <w:tabs>
          <w:tab w:val="num" w:pos="2707"/>
        </w:tabs>
        <w:ind w:left="2707" w:hanging="10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pStyle w:val="BodyLevel4Numbered"/>
      <w:lvlText w:val="%1.%2.%3.%4"/>
      <w:lvlJc w:val="left"/>
      <w:pPr>
        <w:tabs>
          <w:tab w:val="num" w:pos="3240"/>
        </w:tabs>
        <w:ind w:left="3240" w:hanging="1613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2" w15:restartNumberingAfterBreak="0">
    <w:nsid w:val="0FE44251"/>
    <w:multiLevelType w:val="hybridMultilevel"/>
    <w:tmpl w:val="E084C9F2"/>
    <w:lvl w:ilvl="0" w:tplc="EFC28B4C">
      <w:start w:val="1"/>
      <w:numFmt w:val="bullet"/>
      <w:pStyle w:val="TableLevel3-4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C109C"/>
    <w:multiLevelType w:val="multilevel"/>
    <w:tmpl w:val="C2107F24"/>
    <w:lvl w:ilvl="0">
      <w:start w:val="1"/>
      <w:numFmt w:val="decimal"/>
      <w:pStyle w:val="01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ullet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pStyle w:val="04Heading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04Text"/>
      <w:lvlText w:val="%1.%2.%3.%4."/>
      <w:lvlJc w:val="left"/>
      <w:pPr>
        <w:tabs>
          <w:tab w:val="num" w:pos="3915"/>
        </w:tabs>
        <w:ind w:left="3345" w:hanging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5F74D67"/>
    <w:multiLevelType w:val="hybridMultilevel"/>
    <w:tmpl w:val="459E13BC"/>
    <w:lvl w:ilvl="0" w:tplc="347CE648">
      <w:start w:val="1"/>
      <w:numFmt w:val="lowerLetter"/>
      <w:lvlText w:val="(%1)"/>
      <w:lvlJc w:val="left"/>
      <w:pPr>
        <w:ind w:left="1713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2433" w:hanging="360"/>
      </w:pPr>
    </w:lvl>
    <w:lvl w:ilvl="2" w:tplc="0807001B">
      <w:start w:val="1"/>
      <w:numFmt w:val="lowerRoman"/>
      <w:lvlText w:val="%3."/>
      <w:lvlJc w:val="right"/>
      <w:pPr>
        <w:ind w:left="3153" w:hanging="180"/>
      </w:pPr>
    </w:lvl>
    <w:lvl w:ilvl="3" w:tplc="0807000F" w:tentative="1">
      <w:start w:val="1"/>
      <w:numFmt w:val="decimal"/>
      <w:lvlText w:val="%4."/>
      <w:lvlJc w:val="left"/>
      <w:pPr>
        <w:ind w:left="3873" w:hanging="360"/>
      </w:pPr>
    </w:lvl>
    <w:lvl w:ilvl="4" w:tplc="08070019" w:tentative="1">
      <w:start w:val="1"/>
      <w:numFmt w:val="lowerLetter"/>
      <w:lvlText w:val="%5."/>
      <w:lvlJc w:val="left"/>
      <w:pPr>
        <w:ind w:left="4593" w:hanging="360"/>
      </w:pPr>
    </w:lvl>
    <w:lvl w:ilvl="5" w:tplc="0807001B" w:tentative="1">
      <w:start w:val="1"/>
      <w:numFmt w:val="lowerRoman"/>
      <w:lvlText w:val="%6."/>
      <w:lvlJc w:val="right"/>
      <w:pPr>
        <w:ind w:left="5313" w:hanging="180"/>
      </w:pPr>
    </w:lvl>
    <w:lvl w:ilvl="6" w:tplc="0807000F" w:tentative="1">
      <w:start w:val="1"/>
      <w:numFmt w:val="decimal"/>
      <w:lvlText w:val="%7."/>
      <w:lvlJc w:val="left"/>
      <w:pPr>
        <w:ind w:left="6033" w:hanging="360"/>
      </w:pPr>
    </w:lvl>
    <w:lvl w:ilvl="7" w:tplc="08070019" w:tentative="1">
      <w:start w:val="1"/>
      <w:numFmt w:val="lowerLetter"/>
      <w:lvlText w:val="%8."/>
      <w:lvlJc w:val="left"/>
      <w:pPr>
        <w:ind w:left="6753" w:hanging="360"/>
      </w:pPr>
    </w:lvl>
    <w:lvl w:ilvl="8" w:tplc="080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 w15:restartNumberingAfterBreak="0">
    <w:nsid w:val="16001FB8"/>
    <w:multiLevelType w:val="hybridMultilevel"/>
    <w:tmpl w:val="72DCF696"/>
    <w:lvl w:ilvl="0" w:tplc="815883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lang w:val="en-US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7C7609"/>
    <w:multiLevelType w:val="multilevel"/>
    <w:tmpl w:val="A13E4D1E"/>
    <w:lvl w:ilvl="0">
      <w:start w:val="1"/>
      <w:numFmt w:val="decimal"/>
      <w:pStyle w:val="Heading1Numbered"/>
      <w:lvlText w:val="%1.0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/>
        <w:i w:val="0"/>
        <w:sz w:val="28"/>
      </w:rPr>
    </w:lvl>
    <w:lvl w:ilvl="1">
      <w:start w:val="1"/>
      <w:numFmt w:val="decimal"/>
      <w:pStyle w:val="Heading2Numbered"/>
      <w:lvlText w:val="%1.%2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/>
        <w:i w:val="0"/>
        <w:sz w:val="28"/>
      </w:rPr>
    </w:lvl>
    <w:lvl w:ilvl="2">
      <w:start w:val="1"/>
      <w:numFmt w:val="decimal"/>
      <w:pStyle w:val="Heading3Numbered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Heading4Numbered"/>
      <w:lvlText w:val="%1.%2.%3.%4"/>
      <w:lvlJc w:val="left"/>
      <w:pPr>
        <w:tabs>
          <w:tab w:val="num" w:pos="1296"/>
        </w:tabs>
        <w:ind w:left="1296" w:hanging="1296"/>
      </w:pPr>
      <w:rPr>
        <w:rFonts w:ascii="Times New Roman Bold" w:hAnsi="Times New Roman Bold" w:hint="default"/>
        <w:b/>
        <w:i w:val="0"/>
        <w:sz w:val="24"/>
      </w:rPr>
    </w:lvl>
    <w:lvl w:ilvl="4">
      <w:start w:val="1"/>
      <w:numFmt w:val="decimal"/>
      <w:lvlRestart w:val="1"/>
      <w:pStyle w:val="Heading5Numbered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/>
        <w:i w:val="0"/>
        <w:sz w:val="22"/>
        <w:szCs w:val="22"/>
      </w:rPr>
    </w:lvl>
    <w:lvl w:ilvl="5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%8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75C1DA0"/>
    <w:multiLevelType w:val="hybridMultilevel"/>
    <w:tmpl w:val="3E521AD8"/>
    <w:lvl w:ilvl="0" w:tplc="35FC64FA">
      <w:start w:val="1"/>
      <w:numFmt w:val="bullet"/>
      <w:pStyle w:val="BodyTextBulletL2"/>
      <w:lvlText w:val=""/>
      <w:lvlJc w:val="left"/>
      <w:pPr>
        <w:tabs>
          <w:tab w:val="num" w:pos="2707"/>
        </w:tabs>
        <w:ind w:left="2707" w:hanging="54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70DD2"/>
    <w:multiLevelType w:val="hybridMultilevel"/>
    <w:tmpl w:val="D38C27A8"/>
    <w:lvl w:ilvl="0" w:tplc="A7B2C5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41E48"/>
    <w:multiLevelType w:val="multilevel"/>
    <w:tmpl w:val="6F5808B8"/>
    <w:lvl w:ilvl="0">
      <w:start w:val="1"/>
      <w:numFmt w:val="decimal"/>
      <w:pStyle w:val="Head1-NoTOC"/>
      <w:lvlText w:val="%1.0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/>
        <w:i w:val="0"/>
        <w:sz w:val="28"/>
      </w:rPr>
    </w:lvl>
    <w:lvl w:ilvl="1">
      <w:start w:val="1"/>
      <w:numFmt w:val="decimal"/>
      <w:pStyle w:val="Head2-NoTOC"/>
      <w:lvlText w:val="%1.%2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/>
        <w:i w:val="0"/>
        <w:sz w:val="28"/>
      </w:rPr>
    </w:lvl>
    <w:lvl w:ilvl="2">
      <w:start w:val="1"/>
      <w:numFmt w:val="decimal"/>
      <w:pStyle w:val="Head3-NoTOC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Head4-NoTOC"/>
      <w:lvlText w:val="%1.%2.%3.%4"/>
      <w:lvlJc w:val="left"/>
      <w:pPr>
        <w:tabs>
          <w:tab w:val="num" w:pos="1296"/>
        </w:tabs>
        <w:ind w:left="1296" w:hanging="1296"/>
      </w:pPr>
      <w:rPr>
        <w:rFonts w:ascii="Times New Roman Bold" w:hAnsi="Times New Roman Bold" w:hint="default"/>
        <w:b/>
        <w:i w:val="0"/>
        <w:sz w:val="24"/>
      </w:rPr>
    </w:lvl>
    <w:lvl w:ilvl="4">
      <w:start w:val="1"/>
      <w:numFmt w:val="none"/>
      <w:lvlRestart w:val="1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%8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5C04937"/>
    <w:multiLevelType w:val="hybridMultilevel"/>
    <w:tmpl w:val="6F70A7F4"/>
    <w:lvl w:ilvl="0" w:tplc="E376DCA4">
      <w:start w:val="1"/>
      <w:numFmt w:val="bullet"/>
      <w:pStyle w:val="Table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C42392"/>
    <w:multiLevelType w:val="hybridMultilevel"/>
    <w:tmpl w:val="DA0A69F2"/>
    <w:lvl w:ilvl="0" w:tplc="F4506158">
      <w:numFmt w:val="bullet"/>
      <w:lvlText w:val="-"/>
      <w:lvlJc w:val="left"/>
      <w:pPr>
        <w:ind w:left="720" w:hanging="360"/>
      </w:pPr>
      <w:rPr>
        <w:rFonts w:ascii="Sabon" w:eastAsiaTheme="minorHAnsi" w:hAnsi="Sabo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1171D4"/>
    <w:multiLevelType w:val="hybridMultilevel"/>
    <w:tmpl w:val="011AB67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33F95"/>
    <w:multiLevelType w:val="hybridMultilevel"/>
    <w:tmpl w:val="011AB67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A41137"/>
    <w:multiLevelType w:val="hybridMultilevel"/>
    <w:tmpl w:val="CC986B46"/>
    <w:lvl w:ilvl="0" w:tplc="E1B460C8">
      <w:start w:val="1"/>
      <w:numFmt w:val="bullet"/>
      <w:pStyle w:val="TableLevel1-2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C7B07"/>
    <w:multiLevelType w:val="hybridMultilevel"/>
    <w:tmpl w:val="9E0A4B72"/>
    <w:lvl w:ilvl="0" w:tplc="A8122D98">
      <w:start w:val="1"/>
      <w:numFmt w:val="bullet"/>
      <w:pStyle w:val="BodyTextBullet"/>
      <w:lvlText w:val=""/>
      <w:lvlJc w:val="left"/>
      <w:pPr>
        <w:tabs>
          <w:tab w:val="num" w:pos="1627"/>
        </w:tabs>
        <w:ind w:left="1627" w:hanging="54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B344EE"/>
    <w:multiLevelType w:val="hybridMultilevel"/>
    <w:tmpl w:val="011AB67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D30CC3"/>
    <w:multiLevelType w:val="hybridMultilevel"/>
    <w:tmpl w:val="4B10F22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A40DD6"/>
    <w:multiLevelType w:val="hybridMultilevel"/>
    <w:tmpl w:val="FBB88FB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B662E"/>
    <w:multiLevelType w:val="hybridMultilevel"/>
    <w:tmpl w:val="86D4E316"/>
    <w:lvl w:ilvl="0" w:tplc="7DCA13DC">
      <w:start w:val="1"/>
      <w:numFmt w:val="bullet"/>
      <w:pStyle w:val="BodyTextBulletL1"/>
      <w:lvlText w:val=""/>
      <w:lvlJc w:val="left"/>
      <w:pPr>
        <w:tabs>
          <w:tab w:val="num" w:pos="2160"/>
        </w:tabs>
        <w:ind w:left="2160" w:hanging="53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90E0E"/>
    <w:multiLevelType w:val="multilevel"/>
    <w:tmpl w:val="FE768B56"/>
    <w:styleLink w:val="CurrentList1"/>
    <w:lvl w:ilvl="0">
      <w:start w:val="1"/>
      <w:numFmt w:val="decimal"/>
      <w:isLgl/>
      <w:lvlText w:val="%1.0"/>
      <w:lvlJc w:val="left"/>
      <w:pPr>
        <w:tabs>
          <w:tab w:val="num" w:pos="0"/>
        </w:tabs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288"/>
        </w:tabs>
        <w:ind w:left="288" w:hanging="61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576" w:hanging="878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994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none"/>
      <w:lvlText w:val=""/>
      <w:lvlJc w:val="left"/>
      <w:pPr>
        <w:tabs>
          <w:tab w:val="num" w:pos="-360"/>
        </w:tabs>
        <w:ind w:left="-7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60"/>
        </w:tabs>
        <w:ind w:left="-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60"/>
        </w:tabs>
        <w:ind w:left="-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60"/>
        </w:tabs>
        <w:ind w:left="-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60"/>
        </w:tabs>
        <w:ind w:left="-720" w:firstLine="0"/>
      </w:pPr>
      <w:rPr>
        <w:rFonts w:hint="default"/>
      </w:rPr>
    </w:lvl>
  </w:abstractNum>
  <w:abstractNum w:abstractNumId="31" w15:restartNumberingAfterBreak="0">
    <w:nsid w:val="57FB117A"/>
    <w:multiLevelType w:val="hybridMultilevel"/>
    <w:tmpl w:val="453431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A5424A"/>
    <w:multiLevelType w:val="hybridMultilevel"/>
    <w:tmpl w:val="EF844B3C"/>
    <w:lvl w:ilvl="0" w:tplc="7382CECC">
      <w:start w:val="90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972D4"/>
    <w:multiLevelType w:val="hybridMultilevel"/>
    <w:tmpl w:val="0E182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F617A2"/>
    <w:multiLevelType w:val="hybridMultilevel"/>
    <w:tmpl w:val="41C0C5DE"/>
    <w:lvl w:ilvl="0" w:tplc="FFFFFFFF">
      <w:start w:val="1"/>
      <w:numFmt w:val="bullet"/>
      <w:pStyle w:val="BodyTextBulletL3"/>
      <w:lvlText w:val=""/>
      <w:lvlJc w:val="left"/>
      <w:pPr>
        <w:tabs>
          <w:tab w:val="num" w:pos="3240"/>
        </w:tabs>
        <w:ind w:left="3240" w:hanging="53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44D9D"/>
    <w:multiLevelType w:val="hybridMultilevel"/>
    <w:tmpl w:val="AC6E73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9A18DC"/>
    <w:multiLevelType w:val="hybridMultilevel"/>
    <w:tmpl w:val="F12E1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C0955AB"/>
    <w:multiLevelType w:val="multilevel"/>
    <w:tmpl w:val="17405B1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1224" w:hanging="72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080"/>
        </w:tabs>
        <w:ind w:left="1512" w:hanging="504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016" w:hanging="7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2520" w:hanging="504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lowerLetter"/>
      <w:lvlText w:val="(%6)"/>
      <w:lvlJc w:val="left"/>
      <w:pPr>
        <w:ind w:left="3024" w:hanging="504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(%7)"/>
      <w:lvlJc w:val="left"/>
      <w:pPr>
        <w:ind w:left="3528" w:hanging="504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lowerRoman"/>
      <w:lvlText w:val="(%8)"/>
      <w:lvlJc w:val="left"/>
      <w:pPr>
        <w:ind w:left="4032" w:hanging="504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4536" w:hanging="504"/>
      </w:pPr>
      <w:rPr>
        <w:rFonts w:ascii="Calibri" w:hAnsi="Calibri" w:hint="default"/>
        <w:b w:val="0"/>
        <w:i w:val="0"/>
        <w:sz w:val="22"/>
      </w:rPr>
    </w:lvl>
  </w:abstractNum>
  <w:abstractNum w:abstractNumId="38" w15:restartNumberingAfterBreak="0">
    <w:nsid w:val="7B8E5985"/>
    <w:multiLevelType w:val="hybridMultilevel"/>
    <w:tmpl w:val="19461672"/>
    <w:lvl w:ilvl="0" w:tplc="F4506158">
      <w:numFmt w:val="bullet"/>
      <w:lvlText w:val="-"/>
      <w:lvlJc w:val="left"/>
      <w:pPr>
        <w:ind w:left="720" w:hanging="360"/>
      </w:pPr>
      <w:rPr>
        <w:rFonts w:ascii="Sabon" w:eastAsiaTheme="minorHAnsi" w:hAnsi="Sabo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12"/>
  </w:num>
  <w:num w:numId="4">
    <w:abstractNumId w:val="20"/>
  </w:num>
  <w:num w:numId="5">
    <w:abstractNumId w:val="16"/>
  </w:num>
  <w:num w:numId="6">
    <w:abstractNumId w:val="19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29"/>
  </w:num>
  <w:num w:numId="10">
    <w:abstractNumId w:val="17"/>
  </w:num>
  <w:num w:numId="11">
    <w:abstractNumId w:val="34"/>
  </w:num>
  <w:num w:numId="12">
    <w:abstractNumId w:val="4"/>
  </w:num>
  <w:num w:numId="13">
    <w:abstractNumId w:val="3"/>
  </w:num>
  <w:num w:numId="14">
    <w:abstractNumId w:val="5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4"/>
  </w:num>
  <w:num w:numId="23">
    <w:abstractNumId w:val="7"/>
  </w:num>
  <w:num w:numId="24">
    <w:abstractNumId w:val="15"/>
  </w:num>
  <w:num w:numId="25">
    <w:abstractNumId w:val="26"/>
  </w:num>
  <w:num w:numId="26">
    <w:abstractNumId w:val="23"/>
  </w:num>
  <w:num w:numId="27">
    <w:abstractNumId w:val="22"/>
  </w:num>
  <w:num w:numId="28">
    <w:abstractNumId w:val="28"/>
  </w:num>
  <w:num w:numId="29">
    <w:abstractNumId w:val="27"/>
  </w:num>
  <w:num w:numId="30">
    <w:abstractNumId w:val="21"/>
  </w:num>
  <w:num w:numId="31">
    <w:abstractNumId w:val="9"/>
  </w:num>
  <w:num w:numId="32">
    <w:abstractNumId w:val="38"/>
  </w:num>
  <w:num w:numId="33">
    <w:abstractNumId w:val="33"/>
  </w:num>
  <w:num w:numId="3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  <w:num w:numId="37">
    <w:abstractNumId w:val="32"/>
  </w:num>
  <w:num w:numId="38">
    <w:abstractNumId w:val="37"/>
  </w:num>
  <w:num w:numId="39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B72"/>
    <w:rsid w:val="000023B0"/>
    <w:rsid w:val="000069EC"/>
    <w:rsid w:val="00006F3D"/>
    <w:rsid w:val="00011831"/>
    <w:rsid w:val="00015DE3"/>
    <w:rsid w:val="000223F1"/>
    <w:rsid w:val="0002396B"/>
    <w:rsid w:val="00026992"/>
    <w:rsid w:val="00030372"/>
    <w:rsid w:val="00033942"/>
    <w:rsid w:val="00033B23"/>
    <w:rsid w:val="00036412"/>
    <w:rsid w:val="00044E83"/>
    <w:rsid w:val="00047E61"/>
    <w:rsid w:val="000511A5"/>
    <w:rsid w:val="00051832"/>
    <w:rsid w:val="00055499"/>
    <w:rsid w:val="00056054"/>
    <w:rsid w:val="00064694"/>
    <w:rsid w:val="000656CE"/>
    <w:rsid w:val="00066751"/>
    <w:rsid w:val="00071946"/>
    <w:rsid w:val="00085189"/>
    <w:rsid w:val="00085953"/>
    <w:rsid w:val="0009194E"/>
    <w:rsid w:val="00094C9B"/>
    <w:rsid w:val="00097F10"/>
    <w:rsid w:val="000A5C71"/>
    <w:rsid w:val="000B0CF5"/>
    <w:rsid w:val="000B61EB"/>
    <w:rsid w:val="000B6BAD"/>
    <w:rsid w:val="000C1A48"/>
    <w:rsid w:val="000C4C30"/>
    <w:rsid w:val="000C7089"/>
    <w:rsid w:val="000E0813"/>
    <w:rsid w:val="000E15C3"/>
    <w:rsid w:val="000E16F1"/>
    <w:rsid w:val="000E2A5B"/>
    <w:rsid w:val="000E71B2"/>
    <w:rsid w:val="0011022C"/>
    <w:rsid w:val="00113D2D"/>
    <w:rsid w:val="00113E9B"/>
    <w:rsid w:val="00121060"/>
    <w:rsid w:val="001210EB"/>
    <w:rsid w:val="00124516"/>
    <w:rsid w:val="00131805"/>
    <w:rsid w:val="0014051A"/>
    <w:rsid w:val="00140C39"/>
    <w:rsid w:val="00142AAB"/>
    <w:rsid w:val="00143883"/>
    <w:rsid w:val="00153A17"/>
    <w:rsid w:val="00154609"/>
    <w:rsid w:val="001547C7"/>
    <w:rsid w:val="001550EE"/>
    <w:rsid w:val="0015558F"/>
    <w:rsid w:val="00156EB0"/>
    <w:rsid w:val="00166447"/>
    <w:rsid w:val="001666E2"/>
    <w:rsid w:val="00167110"/>
    <w:rsid w:val="00171F16"/>
    <w:rsid w:val="00173DEB"/>
    <w:rsid w:val="001767DF"/>
    <w:rsid w:val="00177A31"/>
    <w:rsid w:val="00180DDE"/>
    <w:rsid w:val="0018107A"/>
    <w:rsid w:val="00181D9A"/>
    <w:rsid w:val="0018329B"/>
    <w:rsid w:val="001845D4"/>
    <w:rsid w:val="001848E4"/>
    <w:rsid w:val="00185B40"/>
    <w:rsid w:val="00186D62"/>
    <w:rsid w:val="00186F17"/>
    <w:rsid w:val="001954A1"/>
    <w:rsid w:val="001A2B7D"/>
    <w:rsid w:val="001B4D2C"/>
    <w:rsid w:val="001C1209"/>
    <w:rsid w:val="001C6C02"/>
    <w:rsid w:val="001C6E8F"/>
    <w:rsid w:val="001D0708"/>
    <w:rsid w:val="001D2A50"/>
    <w:rsid w:val="001D689B"/>
    <w:rsid w:val="001D74D4"/>
    <w:rsid w:val="001E5054"/>
    <w:rsid w:val="001F0F62"/>
    <w:rsid w:val="001F11C1"/>
    <w:rsid w:val="001F23F2"/>
    <w:rsid w:val="001F5A31"/>
    <w:rsid w:val="001F5D9A"/>
    <w:rsid w:val="001F6A3E"/>
    <w:rsid w:val="00204908"/>
    <w:rsid w:val="00206DD4"/>
    <w:rsid w:val="00207640"/>
    <w:rsid w:val="00210E4C"/>
    <w:rsid w:val="00212A51"/>
    <w:rsid w:val="00216EFC"/>
    <w:rsid w:val="00222775"/>
    <w:rsid w:val="00225C9A"/>
    <w:rsid w:val="00234E71"/>
    <w:rsid w:val="00242ECF"/>
    <w:rsid w:val="0024761E"/>
    <w:rsid w:val="002514FF"/>
    <w:rsid w:val="00252646"/>
    <w:rsid w:val="00271FEB"/>
    <w:rsid w:val="0027510D"/>
    <w:rsid w:val="00283C66"/>
    <w:rsid w:val="0028543A"/>
    <w:rsid w:val="00286892"/>
    <w:rsid w:val="00292A7A"/>
    <w:rsid w:val="00292E45"/>
    <w:rsid w:val="00297D55"/>
    <w:rsid w:val="002A1337"/>
    <w:rsid w:val="002A38C0"/>
    <w:rsid w:val="002A7BFD"/>
    <w:rsid w:val="002B3768"/>
    <w:rsid w:val="002B44A9"/>
    <w:rsid w:val="002C121E"/>
    <w:rsid w:val="002C377D"/>
    <w:rsid w:val="002D54DD"/>
    <w:rsid w:val="002D6020"/>
    <w:rsid w:val="002D7113"/>
    <w:rsid w:val="002E2C98"/>
    <w:rsid w:val="002E3D8E"/>
    <w:rsid w:val="002E5BDE"/>
    <w:rsid w:val="002E76DA"/>
    <w:rsid w:val="002F1650"/>
    <w:rsid w:val="002F5EF6"/>
    <w:rsid w:val="00300B1D"/>
    <w:rsid w:val="00300DA8"/>
    <w:rsid w:val="00304B9B"/>
    <w:rsid w:val="00306673"/>
    <w:rsid w:val="0032210B"/>
    <w:rsid w:val="00330556"/>
    <w:rsid w:val="003338DB"/>
    <w:rsid w:val="00340D4A"/>
    <w:rsid w:val="0034125F"/>
    <w:rsid w:val="00342CEA"/>
    <w:rsid w:val="00343DFD"/>
    <w:rsid w:val="00344037"/>
    <w:rsid w:val="0034649D"/>
    <w:rsid w:val="00346BCD"/>
    <w:rsid w:val="003512EA"/>
    <w:rsid w:val="003521B1"/>
    <w:rsid w:val="00352ACD"/>
    <w:rsid w:val="00353982"/>
    <w:rsid w:val="00354AEB"/>
    <w:rsid w:val="00356123"/>
    <w:rsid w:val="00357B63"/>
    <w:rsid w:val="003608A7"/>
    <w:rsid w:val="00362CB2"/>
    <w:rsid w:val="00364B83"/>
    <w:rsid w:val="00366DB7"/>
    <w:rsid w:val="00366FD1"/>
    <w:rsid w:val="00371248"/>
    <w:rsid w:val="00371B8D"/>
    <w:rsid w:val="00376CBF"/>
    <w:rsid w:val="00380EA5"/>
    <w:rsid w:val="00385596"/>
    <w:rsid w:val="00391690"/>
    <w:rsid w:val="0039619E"/>
    <w:rsid w:val="003972A4"/>
    <w:rsid w:val="00397B50"/>
    <w:rsid w:val="003A0BA8"/>
    <w:rsid w:val="003A7E9A"/>
    <w:rsid w:val="003B15FF"/>
    <w:rsid w:val="003B405B"/>
    <w:rsid w:val="003C15DA"/>
    <w:rsid w:val="003C3538"/>
    <w:rsid w:val="003C50FA"/>
    <w:rsid w:val="003C561F"/>
    <w:rsid w:val="003C6019"/>
    <w:rsid w:val="003C6A97"/>
    <w:rsid w:val="003D6035"/>
    <w:rsid w:val="003D6AB8"/>
    <w:rsid w:val="003D7AFD"/>
    <w:rsid w:val="003D7E66"/>
    <w:rsid w:val="003E00C4"/>
    <w:rsid w:val="003E5140"/>
    <w:rsid w:val="003E7143"/>
    <w:rsid w:val="003E71D1"/>
    <w:rsid w:val="003F5772"/>
    <w:rsid w:val="003F6149"/>
    <w:rsid w:val="003F6C85"/>
    <w:rsid w:val="00410D33"/>
    <w:rsid w:val="00416987"/>
    <w:rsid w:val="00424CEB"/>
    <w:rsid w:val="00425494"/>
    <w:rsid w:val="00427128"/>
    <w:rsid w:val="00431EAC"/>
    <w:rsid w:val="004353F2"/>
    <w:rsid w:val="00444FCF"/>
    <w:rsid w:val="00447BF3"/>
    <w:rsid w:val="00450C2D"/>
    <w:rsid w:val="00453B0B"/>
    <w:rsid w:val="0046355D"/>
    <w:rsid w:val="00463625"/>
    <w:rsid w:val="00466931"/>
    <w:rsid w:val="004672B8"/>
    <w:rsid w:val="00471DB4"/>
    <w:rsid w:val="00472BAC"/>
    <w:rsid w:val="00480473"/>
    <w:rsid w:val="00485A93"/>
    <w:rsid w:val="00485D74"/>
    <w:rsid w:val="00493FAD"/>
    <w:rsid w:val="004966FA"/>
    <w:rsid w:val="004A4E40"/>
    <w:rsid w:val="004A7428"/>
    <w:rsid w:val="004B227C"/>
    <w:rsid w:val="004B6DC1"/>
    <w:rsid w:val="004B7FBF"/>
    <w:rsid w:val="004D2CB9"/>
    <w:rsid w:val="004D4395"/>
    <w:rsid w:val="004E75D2"/>
    <w:rsid w:val="004F56D9"/>
    <w:rsid w:val="004F74AD"/>
    <w:rsid w:val="0050027F"/>
    <w:rsid w:val="00512369"/>
    <w:rsid w:val="00512576"/>
    <w:rsid w:val="00530C7C"/>
    <w:rsid w:val="00531777"/>
    <w:rsid w:val="00533510"/>
    <w:rsid w:val="00536C2A"/>
    <w:rsid w:val="005412E0"/>
    <w:rsid w:val="00544B7D"/>
    <w:rsid w:val="00545D5F"/>
    <w:rsid w:val="0054688E"/>
    <w:rsid w:val="00551F2D"/>
    <w:rsid w:val="00552C3D"/>
    <w:rsid w:val="00557B20"/>
    <w:rsid w:val="00561D84"/>
    <w:rsid w:val="005633BC"/>
    <w:rsid w:val="005708B0"/>
    <w:rsid w:val="005734CC"/>
    <w:rsid w:val="0058177D"/>
    <w:rsid w:val="00583841"/>
    <w:rsid w:val="005865AD"/>
    <w:rsid w:val="00587762"/>
    <w:rsid w:val="00592B4A"/>
    <w:rsid w:val="00593EA4"/>
    <w:rsid w:val="00597E1C"/>
    <w:rsid w:val="005A12ED"/>
    <w:rsid w:val="005A18D6"/>
    <w:rsid w:val="005A663C"/>
    <w:rsid w:val="005A7E53"/>
    <w:rsid w:val="005B03FA"/>
    <w:rsid w:val="005B0F5E"/>
    <w:rsid w:val="005B1CBC"/>
    <w:rsid w:val="005B3C62"/>
    <w:rsid w:val="005B4BEF"/>
    <w:rsid w:val="005B5D54"/>
    <w:rsid w:val="005C1D92"/>
    <w:rsid w:val="005C3110"/>
    <w:rsid w:val="005D6B5E"/>
    <w:rsid w:val="005E0032"/>
    <w:rsid w:val="005E48C6"/>
    <w:rsid w:val="005F4846"/>
    <w:rsid w:val="00601BFA"/>
    <w:rsid w:val="00601E3D"/>
    <w:rsid w:val="0060331C"/>
    <w:rsid w:val="006119B4"/>
    <w:rsid w:val="00616397"/>
    <w:rsid w:val="00622C91"/>
    <w:rsid w:val="00623395"/>
    <w:rsid w:val="00623F2A"/>
    <w:rsid w:val="00626DF5"/>
    <w:rsid w:val="006302E5"/>
    <w:rsid w:val="00635349"/>
    <w:rsid w:val="00636C86"/>
    <w:rsid w:val="00636FE3"/>
    <w:rsid w:val="006415D1"/>
    <w:rsid w:val="00642FD9"/>
    <w:rsid w:val="0064307F"/>
    <w:rsid w:val="00645134"/>
    <w:rsid w:val="006475BB"/>
    <w:rsid w:val="00650EAC"/>
    <w:rsid w:val="006513DC"/>
    <w:rsid w:val="00651C21"/>
    <w:rsid w:val="0065651B"/>
    <w:rsid w:val="00661AF7"/>
    <w:rsid w:val="00662676"/>
    <w:rsid w:val="00663156"/>
    <w:rsid w:val="00665953"/>
    <w:rsid w:val="00666425"/>
    <w:rsid w:val="00671316"/>
    <w:rsid w:val="00677267"/>
    <w:rsid w:val="00681E49"/>
    <w:rsid w:val="00683AE4"/>
    <w:rsid w:val="00693D74"/>
    <w:rsid w:val="006A049C"/>
    <w:rsid w:val="006A4597"/>
    <w:rsid w:val="006A5D1D"/>
    <w:rsid w:val="006A60BC"/>
    <w:rsid w:val="006A7664"/>
    <w:rsid w:val="006B1227"/>
    <w:rsid w:val="006B20E7"/>
    <w:rsid w:val="006B6116"/>
    <w:rsid w:val="006B63FF"/>
    <w:rsid w:val="006B6533"/>
    <w:rsid w:val="006B67B3"/>
    <w:rsid w:val="006B6A18"/>
    <w:rsid w:val="006C05A1"/>
    <w:rsid w:val="006C550E"/>
    <w:rsid w:val="006D35CA"/>
    <w:rsid w:val="006D4C47"/>
    <w:rsid w:val="006D570C"/>
    <w:rsid w:val="006D5ECE"/>
    <w:rsid w:val="006D6ED4"/>
    <w:rsid w:val="006E1DB7"/>
    <w:rsid w:val="006E2822"/>
    <w:rsid w:val="006E29EC"/>
    <w:rsid w:val="006E6045"/>
    <w:rsid w:val="006E6B2E"/>
    <w:rsid w:val="006F1C17"/>
    <w:rsid w:val="006F3B72"/>
    <w:rsid w:val="006F3CE1"/>
    <w:rsid w:val="006F5120"/>
    <w:rsid w:val="00706F07"/>
    <w:rsid w:val="007077DD"/>
    <w:rsid w:val="00711B36"/>
    <w:rsid w:val="00711DE5"/>
    <w:rsid w:val="00713698"/>
    <w:rsid w:val="007148CC"/>
    <w:rsid w:val="0071573E"/>
    <w:rsid w:val="007157E3"/>
    <w:rsid w:val="0072009E"/>
    <w:rsid w:val="00720FA0"/>
    <w:rsid w:val="007226E1"/>
    <w:rsid w:val="0073322F"/>
    <w:rsid w:val="007400DA"/>
    <w:rsid w:val="007446A7"/>
    <w:rsid w:val="00750FF3"/>
    <w:rsid w:val="00751D8A"/>
    <w:rsid w:val="00752946"/>
    <w:rsid w:val="00754E0F"/>
    <w:rsid w:val="00755403"/>
    <w:rsid w:val="007569B9"/>
    <w:rsid w:val="00757611"/>
    <w:rsid w:val="00770D8C"/>
    <w:rsid w:val="00771CAE"/>
    <w:rsid w:val="00771D53"/>
    <w:rsid w:val="007738B6"/>
    <w:rsid w:val="00773FB8"/>
    <w:rsid w:val="0078113A"/>
    <w:rsid w:val="007815CE"/>
    <w:rsid w:val="00781979"/>
    <w:rsid w:val="00781EB2"/>
    <w:rsid w:val="007846D8"/>
    <w:rsid w:val="0078600F"/>
    <w:rsid w:val="00787BB7"/>
    <w:rsid w:val="00793002"/>
    <w:rsid w:val="00794F29"/>
    <w:rsid w:val="007A081A"/>
    <w:rsid w:val="007A199C"/>
    <w:rsid w:val="007A247E"/>
    <w:rsid w:val="007A7A5E"/>
    <w:rsid w:val="007B25E4"/>
    <w:rsid w:val="007B5997"/>
    <w:rsid w:val="007B6FF6"/>
    <w:rsid w:val="007C7E13"/>
    <w:rsid w:val="007D5CC3"/>
    <w:rsid w:val="007D72E8"/>
    <w:rsid w:val="007E2FDA"/>
    <w:rsid w:val="007F08D7"/>
    <w:rsid w:val="007F0D59"/>
    <w:rsid w:val="007F2130"/>
    <w:rsid w:val="007F7AB6"/>
    <w:rsid w:val="00800B09"/>
    <w:rsid w:val="008059D7"/>
    <w:rsid w:val="00806AC7"/>
    <w:rsid w:val="00811C81"/>
    <w:rsid w:val="008150DC"/>
    <w:rsid w:val="0081578C"/>
    <w:rsid w:val="00817A5A"/>
    <w:rsid w:val="00820516"/>
    <w:rsid w:val="00820CCF"/>
    <w:rsid w:val="00823CAA"/>
    <w:rsid w:val="00823DBE"/>
    <w:rsid w:val="00824641"/>
    <w:rsid w:val="008304E2"/>
    <w:rsid w:val="00830A02"/>
    <w:rsid w:val="00835FB1"/>
    <w:rsid w:val="00837F0E"/>
    <w:rsid w:val="00840CC0"/>
    <w:rsid w:val="00842C12"/>
    <w:rsid w:val="008435A0"/>
    <w:rsid w:val="00847EBC"/>
    <w:rsid w:val="0085054F"/>
    <w:rsid w:val="00851522"/>
    <w:rsid w:val="00856BE2"/>
    <w:rsid w:val="00860151"/>
    <w:rsid w:val="00860991"/>
    <w:rsid w:val="008631DD"/>
    <w:rsid w:val="00865107"/>
    <w:rsid w:val="00865507"/>
    <w:rsid w:val="008659D3"/>
    <w:rsid w:val="00871AAA"/>
    <w:rsid w:val="00872BCF"/>
    <w:rsid w:val="00873092"/>
    <w:rsid w:val="00874EF4"/>
    <w:rsid w:val="00876B44"/>
    <w:rsid w:val="00876F3D"/>
    <w:rsid w:val="00881CB9"/>
    <w:rsid w:val="0088779F"/>
    <w:rsid w:val="00891BDB"/>
    <w:rsid w:val="00892260"/>
    <w:rsid w:val="00897528"/>
    <w:rsid w:val="008A442D"/>
    <w:rsid w:val="008A4C62"/>
    <w:rsid w:val="008A6CBE"/>
    <w:rsid w:val="008A78BC"/>
    <w:rsid w:val="008B13CE"/>
    <w:rsid w:val="008B3DEC"/>
    <w:rsid w:val="008B7B80"/>
    <w:rsid w:val="008B7C82"/>
    <w:rsid w:val="008C1A32"/>
    <w:rsid w:val="008C1C53"/>
    <w:rsid w:val="008C32DD"/>
    <w:rsid w:val="008C4DED"/>
    <w:rsid w:val="008D1EBA"/>
    <w:rsid w:val="008D2FD3"/>
    <w:rsid w:val="008D7291"/>
    <w:rsid w:val="008E1B3E"/>
    <w:rsid w:val="008E228E"/>
    <w:rsid w:val="008E7B63"/>
    <w:rsid w:val="008F021D"/>
    <w:rsid w:val="008F6205"/>
    <w:rsid w:val="008F72DA"/>
    <w:rsid w:val="00906C76"/>
    <w:rsid w:val="00910410"/>
    <w:rsid w:val="00912621"/>
    <w:rsid w:val="009143BB"/>
    <w:rsid w:val="00915835"/>
    <w:rsid w:val="00916312"/>
    <w:rsid w:val="009163B0"/>
    <w:rsid w:val="00921528"/>
    <w:rsid w:val="009247C3"/>
    <w:rsid w:val="009251D9"/>
    <w:rsid w:val="00927D30"/>
    <w:rsid w:val="00931881"/>
    <w:rsid w:val="00932F65"/>
    <w:rsid w:val="00933E05"/>
    <w:rsid w:val="00935A75"/>
    <w:rsid w:val="00937B93"/>
    <w:rsid w:val="00940666"/>
    <w:rsid w:val="0094329E"/>
    <w:rsid w:val="0094740F"/>
    <w:rsid w:val="00950346"/>
    <w:rsid w:val="00954AD8"/>
    <w:rsid w:val="00956516"/>
    <w:rsid w:val="009646FE"/>
    <w:rsid w:val="00967DDE"/>
    <w:rsid w:val="0097149F"/>
    <w:rsid w:val="0098237C"/>
    <w:rsid w:val="00982FBE"/>
    <w:rsid w:val="00983F11"/>
    <w:rsid w:val="009841B2"/>
    <w:rsid w:val="00990FE1"/>
    <w:rsid w:val="00994878"/>
    <w:rsid w:val="00996670"/>
    <w:rsid w:val="00997037"/>
    <w:rsid w:val="009A4084"/>
    <w:rsid w:val="009B07EA"/>
    <w:rsid w:val="009B2168"/>
    <w:rsid w:val="009C06F5"/>
    <w:rsid w:val="009C075B"/>
    <w:rsid w:val="009C18D9"/>
    <w:rsid w:val="009C3A92"/>
    <w:rsid w:val="009C73AF"/>
    <w:rsid w:val="009C768B"/>
    <w:rsid w:val="009D31AF"/>
    <w:rsid w:val="009D39C6"/>
    <w:rsid w:val="009D3ECD"/>
    <w:rsid w:val="009D3F59"/>
    <w:rsid w:val="009D546B"/>
    <w:rsid w:val="009D5862"/>
    <w:rsid w:val="009D5FDB"/>
    <w:rsid w:val="009D669B"/>
    <w:rsid w:val="009E3E9C"/>
    <w:rsid w:val="009E443B"/>
    <w:rsid w:val="009E79FE"/>
    <w:rsid w:val="009F15E1"/>
    <w:rsid w:val="009F2292"/>
    <w:rsid w:val="009F4EB0"/>
    <w:rsid w:val="009F76C3"/>
    <w:rsid w:val="009F7BA8"/>
    <w:rsid w:val="00A03399"/>
    <w:rsid w:val="00A0490D"/>
    <w:rsid w:val="00A067BB"/>
    <w:rsid w:val="00A14103"/>
    <w:rsid w:val="00A202F0"/>
    <w:rsid w:val="00A2043D"/>
    <w:rsid w:val="00A208DA"/>
    <w:rsid w:val="00A21622"/>
    <w:rsid w:val="00A45816"/>
    <w:rsid w:val="00A45E79"/>
    <w:rsid w:val="00A547D1"/>
    <w:rsid w:val="00A57004"/>
    <w:rsid w:val="00A5732B"/>
    <w:rsid w:val="00A60A7D"/>
    <w:rsid w:val="00A747CD"/>
    <w:rsid w:val="00A76F45"/>
    <w:rsid w:val="00A81E55"/>
    <w:rsid w:val="00A85752"/>
    <w:rsid w:val="00A8721E"/>
    <w:rsid w:val="00A9599C"/>
    <w:rsid w:val="00A95DEA"/>
    <w:rsid w:val="00A962FC"/>
    <w:rsid w:val="00A97DF7"/>
    <w:rsid w:val="00AA1888"/>
    <w:rsid w:val="00AA222E"/>
    <w:rsid w:val="00AA6323"/>
    <w:rsid w:val="00AB3444"/>
    <w:rsid w:val="00AB5251"/>
    <w:rsid w:val="00AC249F"/>
    <w:rsid w:val="00AC3895"/>
    <w:rsid w:val="00AC78AB"/>
    <w:rsid w:val="00AD0C36"/>
    <w:rsid w:val="00AD6CD0"/>
    <w:rsid w:val="00AD79F2"/>
    <w:rsid w:val="00AE141B"/>
    <w:rsid w:val="00AE1600"/>
    <w:rsid w:val="00AE456A"/>
    <w:rsid w:val="00AE6FED"/>
    <w:rsid w:val="00AF1487"/>
    <w:rsid w:val="00AF27BC"/>
    <w:rsid w:val="00AF3F2B"/>
    <w:rsid w:val="00B049BC"/>
    <w:rsid w:val="00B059BC"/>
    <w:rsid w:val="00B07614"/>
    <w:rsid w:val="00B07A5B"/>
    <w:rsid w:val="00B12BBF"/>
    <w:rsid w:val="00B14295"/>
    <w:rsid w:val="00B15EA9"/>
    <w:rsid w:val="00B25FE5"/>
    <w:rsid w:val="00B26286"/>
    <w:rsid w:val="00B3497B"/>
    <w:rsid w:val="00B349AB"/>
    <w:rsid w:val="00B36E6D"/>
    <w:rsid w:val="00B4199D"/>
    <w:rsid w:val="00B46FDE"/>
    <w:rsid w:val="00B508CD"/>
    <w:rsid w:val="00B564B3"/>
    <w:rsid w:val="00B57232"/>
    <w:rsid w:val="00B57E7B"/>
    <w:rsid w:val="00B60393"/>
    <w:rsid w:val="00B67B64"/>
    <w:rsid w:val="00B67B66"/>
    <w:rsid w:val="00B73D73"/>
    <w:rsid w:val="00B7447B"/>
    <w:rsid w:val="00B802F9"/>
    <w:rsid w:val="00B8273E"/>
    <w:rsid w:val="00B82DB9"/>
    <w:rsid w:val="00B846C6"/>
    <w:rsid w:val="00B866E9"/>
    <w:rsid w:val="00B91BCC"/>
    <w:rsid w:val="00B9418B"/>
    <w:rsid w:val="00B94D78"/>
    <w:rsid w:val="00B97B7F"/>
    <w:rsid w:val="00BA12AD"/>
    <w:rsid w:val="00BA1B35"/>
    <w:rsid w:val="00BA3445"/>
    <w:rsid w:val="00BA64F7"/>
    <w:rsid w:val="00BA6F18"/>
    <w:rsid w:val="00BB1589"/>
    <w:rsid w:val="00BB29D9"/>
    <w:rsid w:val="00BB6F14"/>
    <w:rsid w:val="00BC0E85"/>
    <w:rsid w:val="00BC2668"/>
    <w:rsid w:val="00BC27B1"/>
    <w:rsid w:val="00BC64B2"/>
    <w:rsid w:val="00BC7187"/>
    <w:rsid w:val="00BD119F"/>
    <w:rsid w:val="00BD3094"/>
    <w:rsid w:val="00BD5A07"/>
    <w:rsid w:val="00BE068E"/>
    <w:rsid w:val="00BE2842"/>
    <w:rsid w:val="00BE7E04"/>
    <w:rsid w:val="00BF16A4"/>
    <w:rsid w:val="00BF20D4"/>
    <w:rsid w:val="00BF2AD8"/>
    <w:rsid w:val="00BF7C2A"/>
    <w:rsid w:val="00C00CFA"/>
    <w:rsid w:val="00C03161"/>
    <w:rsid w:val="00C05239"/>
    <w:rsid w:val="00C06EB3"/>
    <w:rsid w:val="00C1099A"/>
    <w:rsid w:val="00C20ACD"/>
    <w:rsid w:val="00C24278"/>
    <w:rsid w:val="00C25421"/>
    <w:rsid w:val="00C26E42"/>
    <w:rsid w:val="00C27B69"/>
    <w:rsid w:val="00C343A9"/>
    <w:rsid w:val="00C401A9"/>
    <w:rsid w:val="00C43A36"/>
    <w:rsid w:val="00C43E80"/>
    <w:rsid w:val="00C45E08"/>
    <w:rsid w:val="00C51240"/>
    <w:rsid w:val="00C5542F"/>
    <w:rsid w:val="00C5762C"/>
    <w:rsid w:val="00C57CF1"/>
    <w:rsid w:val="00C61BD5"/>
    <w:rsid w:val="00C672E9"/>
    <w:rsid w:val="00C705EC"/>
    <w:rsid w:val="00C718A8"/>
    <w:rsid w:val="00C73BB2"/>
    <w:rsid w:val="00C83B6A"/>
    <w:rsid w:val="00C8533D"/>
    <w:rsid w:val="00C95CA0"/>
    <w:rsid w:val="00CA0108"/>
    <w:rsid w:val="00CA0F7D"/>
    <w:rsid w:val="00CA18ED"/>
    <w:rsid w:val="00CA7C91"/>
    <w:rsid w:val="00CA7D5F"/>
    <w:rsid w:val="00CB035C"/>
    <w:rsid w:val="00CB2BB6"/>
    <w:rsid w:val="00CB3D83"/>
    <w:rsid w:val="00CB471F"/>
    <w:rsid w:val="00CB5A7A"/>
    <w:rsid w:val="00CB65F4"/>
    <w:rsid w:val="00CB670A"/>
    <w:rsid w:val="00CC7485"/>
    <w:rsid w:val="00CD03B7"/>
    <w:rsid w:val="00CE13E9"/>
    <w:rsid w:val="00CE1B2D"/>
    <w:rsid w:val="00CE35C6"/>
    <w:rsid w:val="00CF1308"/>
    <w:rsid w:val="00CF3820"/>
    <w:rsid w:val="00CF7CFF"/>
    <w:rsid w:val="00D025C6"/>
    <w:rsid w:val="00D03975"/>
    <w:rsid w:val="00D047FF"/>
    <w:rsid w:val="00D06E5F"/>
    <w:rsid w:val="00D06E99"/>
    <w:rsid w:val="00D129F5"/>
    <w:rsid w:val="00D159EF"/>
    <w:rsid w:val="00D1735F"/>
    <w:rsid w:val="00D266E7"/>
    <w:rsid w:val="00D323F3"/>
    <w:rsid w:val="00D46D49"/>
    <w:rsid w:val="00D52955"/>
    <w:rsid w:val="00D55648"/>
    <w:rsid w:val="00D56A3D"/>
    <w:rsid w:val="00D6013E"/>
    <w:rsid w:val="00D64283"/>
    <w:rsid w:val="00D65523"/>
    <w:rsid w:val="00D7082D"/>
    <w:rsid w:val="00D727D3"/>
    <w:rsid w:val="00D735C7"/>
    <w:rsid w:val="00D73FA7"/>
    <w:rsid w:val="00D76BA3"/>
    <w:rsid w:val="00D778B7"/>
    <w:rsid w:val="00D830FB"/>
    <w:rsid w:val="00D8487B"/>
    <w:rsid w:val="00D860CC"/>
    <w:rsid w:val="00D87946"/>
    <w:rsid w:val="00D934D9"/>
    <w:rsid w:val="00DA2910"/>
    <w:rsid w:val="00DB0825"/>
    <w:rsid w:val="00DB179B"/>
    <w:rsid w:val="00DB1F67"/>
    <w:rsid w:val="00DB7C0E"/>
    <w:rsid w:val="00DC3597"/>
    <w:rsid w:val="00DD0F7E"/>
    <w:rsid w:val="00DD15CC"/>
    <w:rsid w:val="00DD21A2"/>
    <w:rsid w:val="00DD39B7"/>
    <w:rsid w:val="00DD68AF"/>
    <w:rsid w:val="00DE4501"/>
    <w:rsid w:val="00DE5A01"/>
    <w:rsid w:val="00DF1DB1"/>
    <w:rsid w:val="00E01B52"/>
    <w:rsid w:val="00E02176"/>
    <w:rsid w:val="00E021BA"/>
    <w:rsid w:val="00E0555A"/>
    <w:rsid w:val="00E06FA4"/>
    <w:rsid w:val="00E07D1C"/>
    <w:rsid w:val="00E10425"/>
    <w:rsid w:val="00E140BD"/>
    <w:rsid w:val="00E154E0"/>
    <w:rsid w:val="00E2073B"/>
    <w:rsid w:val="00E27C64"/>
    <w:rsid w:val="00E304AD"/>
    <w:rsid w:val="00E32745"/>
    <w:rsid w:val="00E3406B"/>
    <w:rsid w:val="00E34A75"/>
    <w:rsid w:val="00E41B57"/>
    <w:rsid w:val="00E502EE"/>
    <w:rsid w:val="00E52807"/>
    <w:rsid w:val="00E528FE"/>
    <w:rsid w:val="00E5585A"/>
    <w:rsid w:val="00E56404"/>
    <w:rsid w:val="00E566C2"/>
    <w:rsid w:val="00E57D2C"/>
    <w:rsid w:val="00E632B3"/>
    <w:rsid w:val="00E64B33"/>
    <w:rsid w:val="00E655C5"/>
    <w:rsid w:val="00E66ECC"/>
    <w:rsid w:val="00E7027E"/>
    <w:rsid w:val="00E74674"/>
    <w:rsid w:val="00E7588C"/>
    <w:rsid w:val="00E76CB5"/>
    <w:rsid w:val="00E76FD8"/>
    <w:rsid w:val="00E839AD"/>
    <w:rsid w:val="00E83F76"/>
    <w:rsid w:val="00E876F5"/>
    <w:rsid w:val="00E9007A"/>
    <w:rsid w:val="00E91D2F"/>
    <w:rsid w:val="00E92122"/>
    <w:rsid w:val="00EA6384"/>
    <w:rsid w:val="00EB0FE4"/>
    <w:rsid w:val="00EB4313"/>
    <w:rsid w:val="00EB4DAA"/>
    <w:rsid w:val="00EB5DAE"/>
    <w:rsid w:val="00EC08EF"/>
    <w:rsid w:val="00EC0FD2"/>
    <w:rsid w:val="00EC173E"/>
    <w:rsid w:val="00EC1EB4"/>
    <w:rsid w:val="00EC5B7D"/>
    <w:rsid w:val="00EC636B"/>
    <w:rsid w:val="00EC66CB"/>
    <w:rsid w:val="00EC7556"/>
    <w:rsid w:val="00ED1AD9"/>
    <w:rsid w:val="00ED2EFB"/>
    <w:rsid w:val="00ED42BD"/>
    <w:rsid w:val="00ED714B"/>
    <w:rsid w:val="00EE0871"/>
    <w:rsid w:val="00EE41DA"/>
    <w:rsid w:val="00EE6EF9"/>
    <w:rsid w:val="00EE7786"/>
    <w:rsid w:val="00EF2593"/>
    <w:rsid w:val="00EF7178"/>
    <w:rsid w:val="00F0145E"/>
    <w:rsid w:val="00F02714"/>
    <w:rsid w:val="00F02D37"/>
    <w:rsid w:val="00F21242"/>
    <w:rsid w:val="00F24168"/>
    <w:rsid w:val="00F254BA"/>
    <w:rsid w:val="00F25FCF"/>
    <w:rsid w:val="00F26A02"/>
    <w:rsid w:val="00F30045"/>
    <w:rsid w:val="00F30DAA"/>
    <w:rsid w:val="00F324F9"/>
    <w:rsid w:val="00F327E0"/>
    <w:rsid w:val="00F33E60"/>
    <w:rsid w:val="00F347A6"/>
    <w:rsid w:val="00F359D4"/>
    <w:rsid w:val="00F40E4F"/>
    <w:rsid w:val="00F46598"/>
    <w:rsid w:val="00F517A5"/>
    <w:rsid w:val="00F52982"/>
    <w:rsid w:val="00F55D81"/>
    <w:rsid w:val="00F562CD"/>
    <w:rsid w:val="00F61DD8"/>
    <w:rsid w:val="00F63166"/>
    <w:rsid w:val="00F63420"/>
    <w:rsid w:val="00F63C72"/>
    <w:rsid w:val="00F67DF7"/>
    <w:rsid w:val="00F70408"/>
    <w:rsid w:val="00F73C67"/>
    <w:rsid w:val="00F76EED"/>
    <w:rsid w:val="00F80055"/>
    <w:rsid w:val="00F832CD"/>
    <w:rsid w:val="00F84CB0"/>
    <w:rsid w:val="00F9291C"/>
    <w:rsid w:val="00F92D3B"/>
    <w:rsid w:val="00F94C60"/>
    <w:rsid w:val="00FA1EC4"/>
    <w:rsid w:val="00FB26CC"/>
    <w:rsid w:val="00FB5944"/>
    <w:rsid w:val="00FC1B4E"/>
    <w:rsid w:val="00FC377F"/>
    <w:rsid w:val="00FC3EB8"/>
    <w:rsid w:val="00FC6130"/>
    <w:rsid w:val="00FC66A6"/>
    <w:rsid w:val="00FD03F4"/>
    <w:rsid w:val="00FD16BF"/>
    <w:rsid w:val="00FD28E9"/>
    <w:rsid w:val="00FE1C69"/>
    <w:rsid w:val="00FE1CB7"/>
    <w:rsid w:val="00FE4FA7"/>
    <w:rsid w:val="00FF10F4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77F2D6A-6385-4364-B7A9-996E0636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845D4"/>
    <w:pPr>
      <w:spacing w:before="120" w:after="120"/>
    </w:pPr>
    <w:rPr>
      <w:sz w:val="22"/>
      <w:szCs w:val="24"/>
      <w:lang w:eastAsia="en-US"/>
    </w:rPr>
  </w:style>
  <w:style w:type="paragraph" w:styleId="Heading1">
    <w:name w:val="heading 1"/>
    <w:basedOn w:val="Normal"/>
    <w:next w:val="TableText"/>
    <w:uiPriority w:val="9"/>
    <w:qFormat/>
    <w:rsid w:val="001845D4"/>
    <w:pPr>
      <w:keepNext/>
      <w:keepLines/>
      <w:spacing w:before="240" w:after="240"/>
      <w:outlineLvl w:val="0"/>
    </w:pPr>
    <w:rPr>
      <w:rFonts w:ascii="Times New Roman Bold" w:hAnsi="Times New Roman Bold" w:cs="Arial"/>
      <w:b/>
      <w:bCs/>
      <w:caps/>
      <w:kern w:val="32"/>
      <w:sz w:val="28"/>
      <w:szCs w:val="32"/>
    </w:rPr>
  </w:style>
  <w:style w:type="paragraph" w:styleId="Heading2">
    <w:name w:val="heading 2"/>
    <w:basedOn w:val="Heading1"/>
    <w:next w:val="TableText"/>
    <w:uiPriority w:val="9"/>
    <w:qFormat/>
    <w:rsid w:val="001845D4"/>
    <w:pPr>
      <w:outlineLvl w:val="1"/>
    </w:pPr>
    <w:rPr>
      <w:bCs w:val="0"/>
      <w:iCs/>
      <w:caps w:val="0"/>
      <w:szCs w:val="28"/>
    </w:rPr>
  </w:style>
  <w:style w:type="paragraph" w:styleId="Heading3">
    <w:name w:val="heading 3"/>
    <w:basedOn w:val="Heading2"/>
    <w:next w:val="TableText"/>
    <w:uiPriority w:val="9"/>
    <w:qFormat/>
    <w:rsid w:val="001845D4"/>
    <w:pPr>
      <w:outlineLvl w:val="2"/>
    </w:pPr>
    <w:rPr>
      <w:bCs/>
      <w:sz w:val="24"/>
      <w:szCs w:val="26"/>
    </w:rPr>
  </w:style>
  <w:style w:type="paragraph" w:styleId="Heading4">
    <w:name w:val="heading 4"/>
    <w:basedOn w:val="Heading3"/>
    <w:next w:val="TableText"/>
    <w:uiPriority w:val="9"/>
    <w:qFormat/>
    <w:rsid w:val="001845D4"/>
    <w:pPr>
      <w:outlineLvl w:val="3"/>
    </w:pPr>
    <w:rPr>
      <w:bCs w:val="0"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845D4"/>
    <w:rPr>
      <w:rFonts w:ascii="Tahoma" w:hAnsi="Tahoma" w:cs="Tahoma"/>
      <w:sz w:val="16"/>
      <w:szCs w:val="16"/>
    </w:rPr>
  </w:style>
  <w:style w:type="paragraph" w:customStyle="1" w:styleId="BodyLevel1Numbered">
    <w:name w:val="Body Level 1 Numbered"/>
    <w:basedOn w:val="Normal"/>
    <w:rsid w:val="001845D4"/>
    <w:pPr>
      <w:numPr>
        <w:numId w:val="7"/>
      </w:numPr>
      <w:spacing w:before="180" w:after="180"/>
    </w:pPr>
  </w:style>
  <w:style w:type="paragraph" w:styleId="BodyText">
    <w:name w:val="Body Text"/>
    <w:basedOn w:val="Normal"/>
    <w:rsid w:val="001845D4"/>
    <w:pPr>
      <w:spacing w:before="180" w:after="180"/>
      <w:ind w:left="720"/>
    </w:pPr>
  </w:style>
  <w:style w:type="paragraph" w:customStyle="1" w:styleId="BodyLevel1Text">
    <w:name w:val="Body Level 1 Text"/>
    <w:basedOn w:val="BodyText"/>
    <w:rsid w:val="001845D4"/>
    <w:pPr>
      <w:ind w:left="1620"/>
    </w:pPr>
  </w:style>
  <w:style w:type="paragraph" w:customStyle="1" w:styleId="BodyLevel2Numbered">
    <w:name w:val="Body Level 2 Numbered"/>
    <w:basedOn w:val="Normal"/>
    <w:rsid w:val="001845D4"/>
    <w:pPr>
      <w:numPr>
        <w:ilvl w:val="1"/>
        <w:numId w:val="7"/>
      </w:numPr>
      <w:spacing w:before="180" w:after="180"/>
    </w:pPr>
  </w:style>
  <w:style w:type="paragraph" w:customStyle="1" w:styleId="BodyLevel2Text">
    <w:name w:val="Body Level 2 Text"/>
    <w:basedOn w:val="BodyText"/>
    <w:rsid w:val="001845D4"/>
    <w:pPr>
      <w:ind w:left="2160"/>
    </w:pPr>
  </w:style>
  <w:style w:type="paragraph" w:customStyle="1" w:styleId="BodyLevel3Numbered">
    <w:name w:val="Body Level 3 Numbered"/>
    <w:basedOn w:val="Normal"/>
    <w:rsid w:val="001845D4"/>
    <w:pPr>
      <w:numPr>
        <w:ilvl w:val="2"/>
        <w:numId w:val="7"/>
      </w:numPr>
      <w:spacing w:before="180" w:after="180"/>
    </w:pPr>
  </w:style>
  <w:style w:type="paragraph" w:customStyle="1" w:styleId="BodyLevel3Text">
    <w:name w:val="Body Level 3 Text"/>
    <w:basedOn w:val="BodyText"/>
    <w:rsid w:val="001845D4"/>
    <w:pPr>
      <w:ind w:left="2700"/>
    </w:pPr>
  </w:style>
  <w:style w:type="paragraph" w:customStyle="1" w:styleId="BodyLevel4Numbered">
    <w:name w:val="Body Level 4 Numbered"/>
    <w:basedOn w:val="Normal"/>
    <w:rsid w:val="001845D4"/>
    <w:pPr>
      <w:numPr>
        <w:ilvl w:val="3"/>
        <w:numId w:val="7"/>
      </w:numPr>
      <w:spacing w:before="180" w:after="180"/>
    </w:pPr>
  </w:style>
  <w:style w:type="paragraph" w:customStyle="1" w:styleId="BodyLevel4Text">
    <w:name w:val="Body Level 4 Text"/>
    <w:basedOn w:val="BodyText"/>
    <w:rsid w:val="001845D4"/>
    <w:pPr>
      <w:ind w:left="3240"/>
    </w:pPr>
  </w:style>
  <w:style w:type="paragraph" w:customStyle="1" w:styleId="BodyTextBullet">
    <w:name w:val="Body Text Bullet"/>
    <w:basedOn w:val="Normal"/>
    <w:rsid w:val="001845D4"/>
    <w:pPr>
      <w:numPr>
        <w:numId w:val="8"/>
      </w:numPr>
      <w:tabs>
        <w:tab w:val="clear" w:pos="1627"/>
        <w:tab w:val="num" w:pos="1440"/>
      </w:tabs>
      <w:ind w:left="1440" w:hanging="360"/>
    </w:pPr>
  </w:style>
  <w:style w:type="paragraph" w:customStyle="1" w:styleId="BodyTextBulletL1">
    <w:name w:val="Body Text Bullet L1"/>
    <w:basedOn w:val="Normal"/>
    <w:rsid w:val="001845D4"/>
    <w:pPr>
      <w:numPr>
        <w:numId w:val="9"/>
      </w:numPr>
      <w:ind w:hanging="360"/>
    </w:pPr>
  </w:style>
  <w:style w:type="paragraph" w:customStyle="1" w:styleId="BodyTextBulletL2">
    <w:name w:val="Body Text Bullet L2"/>
    <w:basedOn w:val="Normal"/>
    <w:semiHidden/>
    <w:rsid w:val="001845D4"/>
    <w:pPr>
      <w:numPr>
        <w:numId w:val="10"/>
      </w:numPr>
      <w:ind w:hanging="367"/>
    </w:pPr>
  </w:style>
  <w:style w:type="paragraph" w:customStyle="1" w:styleId="BodyTextBulletL3">
    <w:name w:val="Body Text Bullet L3"/>
    <w:basedOn w:val="Normal"/>
    <w:semiHidden/>
    <w:rsid w:val="001845D4"/>
    <w:pPr>
      <w:numPr>
        <w:numId w:val="11"/>
      </w:numPr>
      <w:ind w:hanging="360"/>
    </w:pPr>
  </w:style>
  <w:style w:type="paragraph" w:styleId="BodyTextIndent">
    <w:name w:val="Body Text Indent"/>
    <w:basedOn w:val="BodyText"/>
    <w:semiHidden/>
    <w:rsid w:val="001845D4"/>
    <w:pPr>
      <w:ind w:left="1080"/>
    </w:pPr>
  </w:style>
  <w:style w:type="paragraph" w:customStyle="1" w:styleId="Bullet1Table">
    <w:name w:val="Bullet 1 Table"/>
    <w:basedOn w:val="TableTextBullet"/>
    <w:next w:val="TableTextBullet"/>
    <w:semiHidden/>
    <w:rsid w:val="001845D4"/>
  </w:style>
  <w:style w:type="numbering" w:customStyle="1" w:styleId="CurrentList1">
    <w:name w:val="Current List1"/>
    <w:semiHidden/>
    <w:rsid w:val="001845D4"/>
    <w:pPr>
      <w:numPr>
        <w:numId w:val="1"/>
      </w:numPr>
    </w:pPr>
  </w:style>
  <w:style w:type="paragraph" w:styleId="Date">
    <w:name w:val="Date"/>
    <w:basedOn w:val="Normal"/>
    <w:next w:val="Normal"/>
    <w:semiHidden/>
    <w:rsid w:val="001845D4"/>
  </w:style>
  <w:style w:type="paragraph" w:styleId="Footer">
    <w:name w:val="footer"/>
    <w:basedOn w:val="Normal"/>
    <w:rsid w:val="001845D4"/>
    <w:pPr>
      <w:tabs>
        <w:tab w:val="center" w:pos="4680"/>
        <w:tab w:val="center" w:pos="7200"/>
        <w:tab w:val="right" w:pos="14400"/>
      </w:tabs>
      <w:spacing w:after="0"/>
    </w:pPr>
    <w:rPr>
      <w:i/>
      <w:sz w:val="18"/>
    </w:rPr>
  </w:style>
  <w:style w:type="paragraph" w:customStyle="1" w:styleId="Head1-NoTOCor">
    <w:name w:val="Head 1 - No TOC or #"/>
    <w:basedOn w:val="Normal"/>
    <w:next w:val="TableText"/>
    <w:semiHidden/>
    <w:rsid w:val="001845D4"/>
    <w:pPr>
      <w:keepNext/>
      <w:keepLines/>
      <w:spacing w:before="240" w:after="240"/>
    </w:pPr>
    <w:rPr>
      <w:rFonts w:ascii="Times New Roman Bold" w:hAnsi="Times New Roman Bold"/>
      <w:b/>
      <w:caps/>
      <w:sz w:val="28"/>
      <w:szCs w:val="28"/>
    </w:rPr>
  </w:style>
  <w:style w:type="paragraph" w:customStyle="1" w:styleId="Heading1Numbered">
    <w:name w:val="Heading 1 Numbered"/>
    <w:basedOn w:val="Normal"/>
    <w:next w:val="TableText"/>
    <w:rsid w:val="001845D4"/>
    <w:pPr>
      <w:keepNext/>
      <w:keepLines/>
      <w:numPr>
        <w:numId w:val="5"/>
      </w:numPr>
      <w:spacing w:before="240" w:after="240"/>
    </w:pPr>
    <w:rPr>
      <w:rFonts w:ascii="Times New Roman Bold" w:hAnsi="Times New Roman Bold"/>
      <w:b/>
      <w:caps/>
      <w:sz w:val="28"/>
    </w:rPr>
  </w:style>
  <w:style w:type="paragraph" w:customStyle="1" w:styleId="Head1-NoTOC">
    <w:name w:val="Head 1 # - No TOC"/>
    <w:basedOn w:val="Heading1Numbered"/>
    <w:next w:val="BodyText"/>
    <w:semiHidden/>
    <w:rsid w:val="001845D4"/>
    <w:pPr>
      <w:numPr>
        <w:numId w:val="6"/>
      </w:numPr>
    </w:pPr>
  </w:style>
  <w:style w:type="paragraph" w:customStyle="1" w:styleId="Head2-NoTOCor">
    <w:name w:val="Head 2 - No TOC or #"/>
    <w:basedOn w:val="Normal"/>
    <w:next w:val="TableText"/>
    <w:semiHidden/>
    <w:rsid w:val="001845D4"/>
    <w:pPr>
      <w:keepNext/>
      <w:keepLines/>
      <w:spacing w:before="240" w:after="240"/>
    </w:pPr>
    <w:rPr>
      <w:rFonts w:ascii="Times New Roman Bold" w:hAnsi="Times New Roman Bold"/>
      <w:b/>
      <w:sz w:val="28"/>
      <w:szCs w:val="28"/>
    </w:rPr>
  </w:style>
  <w:style w:type="paragraph" w:customStyle="1" w:styleId="Heading2Numbered">
    <w:name w:val="Heading 2 Numbered"/>
    <w:basedOn w:val="Normal"/>
    <w:next w:val="TableText"/>
    <w:rsid w:val="001845D4"/>
    <w:pPr>
      <w:keepNext/>
      <w:keepLines/>
      <w:numPr>
        <w:ilvl w:val="1"/>
        <w:numId w:val="5"/>
      </w:numPr>
      <w:spacing w:before="240" w:after="240"/>
    </w:pPr>
    <w:rPr>
      <w:rFonts w:ascii="Times New Roman Bold" w:hAnsi="Times New Roman Bold"/>
      <w:b/>
      <w:sz w:val="28"/>
    </w:rPr>
  </w:style>
  <w:style w:type="paragraph" w:customStyle="1" w:styleId="Head2-NoTOC">
    <w:name w:val="Head 2 # - No TOC"/>
    <w:basedOn w:val="Heading2Numbered"/>
    <w:next w:val="BodyText"/>
    <w:semiHidden/>
    <w:rsid w:val="001845D4"/>
    <w:pPr>
      <w:numPr>
        <w:numId w:val="6"/>
      </w:numPr>
    </w:pPr>
  </w:style>
  <w:style w:type="paragraph" w:customStyle="1" w:styleId="Head3-NoTOCor">
    <w:name w:val="Head 3 - No TOC or #"/>
    <w:basedOn w:val="Normal"/>
    <w:next w:val="TableText"/>
    <w:semiHidden/>
    <w:rsid w:val="001845D4"/>
    <w:pPr>
      <w:keepNext/>
      <w:keepLines/>
      <w:spacing w:before="240" w:after="240"/>
    </w:pPr>
    <w:rPr>
      <w:rFonts w:ascii="Times New Roman Bold" w:hAnsi="Times New Roman Bold"/>
      <w:b/>
      <w:sz w:val="24"/>
    </w:rPr>
  </w:style>
  <w:style w:type="paragraph" w:customStyle="1" w:styleId="Heading3Numbered">
    <w:name w:val="Heading 3 Numbered"/>
    <w:basedOn w:val="Heading2Numbered"/>
    <w:next w:val="TableText"/>
    <w:rsid w:val="001845D4"/>
    <w:pPr>
      <w:numPr>
        <w:ilvl w:val="2"/>
      </w:numPr>
    </w:pPr>
  </w:style>
  <w:style w:type="paragraph" w:customStyle="1" w:styleId="Head3-NoTOC">
    <w:name w:val="Head 3 # - No TOC"/>
    <w:basedOn w:val="Heading3Numbered"/>
    <w:next w:val="BodyText"/>
    <w:semiHidden/>
    <w:rsid w:val="001845D4"/>
    <w:pPr>
      <w:numPr>
        <w:numId w:val="6"/>
      </w:numPr>
    </w:pPr>
  </w:style>
  <w:style w:type="paragraph" w:customStyle="1" w:styleId="Head4-NoTOCor">
    <w:name w:val="Head 4 - No TOC or #"/>
    <w:basedOn w:val="Heading4"/>
    <w:next w:val="TableText"/>
    <w:semiHidden/>
    <w:rsid w:val="001845D4"/>
  </w:style>
  <w:style w:type="paragraph" w:customStyle="1" w:styleId="Heading4Numbered">
    <w:name w:val="Heading 4 Numbered"/>
    <w:basedOn w:val="Normal"/>
    <w:next w:val="TableText"/>
    <w:rsid w:val="001845D4"/>
    <w:pPr>
      <w:keepNext/>
      <w:keepLines/>
      <w:numPr>
        <w:ilvl w:val="3"/>
        <w:numId w:val="5"/>
      </w:numPr>
      <w:spacing w:before="240" w:after="240"/>
    </w:pPr>
    <w:rPr>
      <w:rFonts w:ascii="Times New Roman Bold" w:hAnsi="Times New Roman Bold"/>
      <w:b/>
      <w:sz w:val="24"/>
    </w:rPr>
  </w:style>
  <w:style w:type="paragraph" w:customStyle="1" w:styleId="Head4-NoTOC">
    <w:name w:val="Head 4 # - No TOC"/>
    <w:basedOn w:val="Heading4Numbered"/>
    <w:next w:val="BodyText"/>
    <w:semiHidden/>
    <w:rsid w:val="001845D4"/>
    <w:pPr>
      <w:numPr>
        <w:numId w:val="6"/>
      </w:numPr>
    </w:pPr>
  </w:style>
  <w:style w:type="paragraph" w:styleId="Header">
    <w:name w:val="header"/>
    <w:basedOn w:val="Normal"/>
    <w:rsid w:val="001845D4"/>
    <w:pPr>
      <w:tabs>
        <w:tab w:val="right" w:pos="9360"/>
        <w:tab w:val="right" w:pos="14400"/>
      </w:tabs>
      <w:spacing w:before="0"/>
    </w:pPr>
    <w:rPr>
      <w:i/>
      <w:sz w:val="18"/>
    </w:rPr>
  </w:style>
  <w:style w:type="paragraph" w:customStyle="1" w:styleId="Heading">
    <w:name w:val="Heading"/>
    <w:basedOn w:val="Normal"/>
    <w:rsid w:val="001845D4"/>
    <w:pPr>
      <w:spacing w:before="240"/>
      <w:jc w:val="center"/>
    </w:pPr>
    <w:rPr>
      <w:b/>
      <w:caps/>
      <w:sz w:val="28"/>
    </w:rPr>
  </w:style>
  <w:style w:type="paragraph" w:customStyle="1" w:styleId="HeadingTable">
    <w:name w:val="Heading Table"/>
    <w:basedOn w:val="Normal"/>
    <w:rsid w:val="001845D4"/>
    <w:pPr>
      <w:jc w:val="center"/>
    </w:pPr>
    <w:rPr>
      <w:rFonts w:ascii="Times New Roman Bold" w:hAnsi="Times New Roman Bold"/>
      <w:b/>
    </w:rPr>
  </w:style>
  <w:style w:type="paragraph" w:styleId="TOC4">
    <w:name w:val="toc 4"/>
    <w:basedOn w:val="Normal"/>
    <w:next w:val="Normal"/>
    <w:autoRedefine/>
    <w:semiHidden/>
    <w:rsid w:val="001845D4"/>
    <w:pPr>
      <w:ind w:left="660"/>
    </w:pPr>
  </w:style>
  <w:style w:type="paragraph" w:styleId="TOC5">
    <w:name w:val="toc 5"/>
    <w:basedOn w:val="Normal"/>
    <w:next w:val="Normal"/>
    <w:autoRedefine/>
    <w:semiHidden/>
    <w:rsid w:val="001845D4"/>
    <w:pPr>
      <w:ind w:left="880"/>
    </w:pPr>
  </w:style>
  <w:style w:type="paragraph" w:styleId="TOC6">
    <w:name w:val="toc 6"/>
    <w:basedOn w:val="Normal"/>
    <w:next w:val="Normal"/>
    <w:autoRedefine/>
    <w:semiHidden/>
    <w:rsid w:val="001845D4"/>
    <w:pPr>
      <w:ind w:left="1100"/>
    </w:pPr>
  </w:style>
  <w:style w:type="paragraph" w:styleId="TOC7">
    <w:name w:val="toc 7"/>
    <w:basedOn w:val="Normal"/>
    <w:next w:val="Normal"/>
    <w:autoRedefine/>
    <w:semiHidden/>
    <w:rsid w:val="001845D4"/>
    <w:pPr>
      <w:ind w:left="1320"/>
    </w:pPr>
  </w:style>
  <w:style w:type="paragraph" w:styleId="TOC8">
    <w:name w:val="toc 8"/>
    <w:basedOn w:val="Normal"/>
    <w:next w:val="Normal"/>
    <w:autoRedefine/>
    <w:semiHidden/>
    <w:rsid w:val="001845D4"/>
    <w:pPr>
      <w:ind w:left="1540"/>
    </w:pPr>
  </w:style>
  <w:style w:type="paragraph" w:styleId="TOC9">
    <w:name w:val="toc 9"/>
    <w:basedOn w:val="Normal"/>
    <w:next w:val="Normal"/>
    <w:autoRedefine/>
    <w:semiHidden/>
    <w:rsid w:val="001845D4"/>
    <w:pPr>
      <w:ind w:left="1760"/>
    </w:pPr>
  </w:style>
  <w:style w:type="character" w:styleId="Hyperlink">
    <w:name w:val="Hyperlink"/>
    <w:basedOn w:val="DefaultParagraphFont"/>
    <w:semiHidden/>
    <w:rsid w:val="001845D4"/>
    <w:rPr>
      <w:color w:val="0000FF"/>
      <w:u w:val="single"/>
    </w:rPr>
  </w:style>
  <w:style w:type="paragraph" w:styleId="ListBullet">
    <w:name w:val="List Bullet"/>
    <w:basedOn w:val="BodyTextBullet"/>
    <w:semiHidden/>
    <w:rsid w:val="001845D4"/>
  </w:style>
  <w:style w:type="paragraph" w:styleId="ListBullet2">
    <w:name w:val="List Bullet 2"/>
    <w:basedOn w:val="BodyTextBulletL1"/>
    <w:semiHidden/>
    <w:rsid w:val="001845D4"/>
  </w:style>
  <w:style w:type="paragraph" w:styleId="Subtitle">
    <w:name w:val="Subtitle"/>
    <w:basedOn w:val="Normal"/>
    <w:qFormat/>
    <w:rsid w:val="001845D4"/>
    <w:pPr>
      <w:spacing w:before="240" w:after="240"/>
    </w:pPr>
    <w:rPr>
      <w:rFonts w:ascii="Times New Roman Bold" w:hAnsi="Times New Roman Bold" w:cs="Arial"/>
      <w:b/>
      <w:sz w:val="28"/>
    </w:rPr>
  </w:style>
  <w:style w:type="table" w:styleId="TableGrid">
    <w:name w:val="Table Grid"/>
    <w:basedOn w:val="TableNormal"/>
    <w:rsid w:val="001845D4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Level1Numbered">
    <w:name w:val="Table Level 1 Numbered"/>
    <w:basedOn w:val="Normal"/>
    <w:rsid w:val="001845D4"/>
    <w:pPr>
      <w:numPr>
        <w:numId w:val="18"/>
      </w:numPr>
    </w:pPr>
  </w:style>
  <w:style w:type="paragraph" w:customStyle="1" w:styleId="TableLevel1-2Bullet">
    <w:name w:val="Table Level 1-2 Bullet"/>
    <w:basedOn w:val="Normal"/>
    <w:rsid w:val="001845D4"/>
    <w:pPr>
      <w:numPr>
        <w:numId w:val="2"/>
      </w:numPr>
    </w:pPr>
  </w:style>
  <w:style w:type="paragraph" w:customStyle="1" w:styleId="TableLevel1-2Indent">
    <w:name w:val="Table Level 1-2 Indent"/>
    <w:basedOn w:val="Normal"/>
    <w:rsid w:val="001845D4"/>
    <w:pPr>
      <w:ind w:left="720"/>
    </w:pPr>
  </w:style>
  <w:style w:type="paragraph" w:customStyle="1" w:styleId="TableLevel5Numbered">
    <w:name w:val="Table Level 5 Numbered"/>
    <w:basedOn w:val="Normal"/>
    <w:rsid w:val="001845D4"/>
    <w:pPr>
      <w:numPr>
        <w:ilvl w:val="4"/>
        <w:numId w:val="18"/>
      </w:numPr>
    </w:pPr>
  </w:style>
  <w:style w:type="paragraph" w:customStyle="1" w:styleId="TableLevel2Numbered">
    <w:name w:val="Table Level 2 Numbered"/>
    <w:basedOn w:val="Normal"/>
    <w:rsid w:val="001845D4"/>
    <w:pPr>
      <w:numPr>
        <w:ilvl w:val="1"/>
        <w:numId w:val="18"/>
      </w:numPr>
    </w:pPr>
  </w:style>
  <w:style w:type="paragraph" w:customStyle="1" w:styleId="TableLevel3-4Bullet">
    <w:name w:val="Table Level 3-4 Bullet"/>
    <w:basedOn w:val="Normal"/>
    <w:rsid w:val="001845D4"/>
    <w:pPr>
      <w:numPr>
        <w:numId w:val="3"/>
      </w:numPr>
    </w:pPr>
  </w:style>
  <w:style w:type="paragraph" w:customStyle="1" w:styleId="TableLevel3-4Indent">
    <w:name w:val="Table Level 3-4 Indent"/>
    <w:basedOn w:val="Normal"/>
    <w:rsid w:val="001845D4"/>
    <w:pPr>
      <w:ind w:left="1296"/>
    </w:pPr>
  </w:style>
  <w:style w:type="paragraph" w:customStyle="1" w:styleId="TableLevel3Numbered">
    <w:name w:val="Table Level 3 Numbered"/>
    <w:basedOn w:val="Normal"/>
    <w:rsid w:val="001845D4"/>
    <w:pPr>
      <w:numPr>
        <w:ilvl w:val="2"/>
        <w:numId w:val="18"/>
      </w:numPr>
    </w:pPr>
  </w:style>
  <w:style w:type="paragraph" w:customStyle="1" w:styleId="TableText">
    <w:name w:val="Table Text"/>
    <w:basedOn w:val="Normal"/>
    <w:qFormat/>
    <w:rsid w:val="001845D4"/>
  </w:style>
  <w:style w:type="paragraph" w:customStyle="1" w:styleId="TableTextBullet">
    <w:name w:val="Table Text Bullet"/>
    <w:basedOn w:val="Normal"/>
    <w:rsid w:val="001845D4"/>
    <w:pPr>
      <w:numPr>
        <w:numId w:val="4"/>
      </w:numPr>
    </w:pPr>
  </w:style>
  <w:style w:type="paragraph" w:styleId="Title">
    <w:name w:val="Title"/>
    <w:basedOn w:val="Normal"/>
    <w:next w:val="Normal"/>
    <w:qFormat/>
    <w:rsid w:val="001845D4"/>
    <w:pPr>
      <w:spacing w:before="240" w:after="240"/>
      <w:jc w:val="center"/>
      <w:outlineLvl w:val="0"/>
    </w:pPr>
    <w:rPr>
      <w:rFonts w:cs="Arial"/>
      <w:b/>
      <w:bCs/>
      <w:caps/>
      <w:kern w:val="28"/>
      <w:sz w:val="32"/>
      <w:szCs w:val="32"/>
    </w:rPr>
  </w:style>
  <w:style w:type="paragraph" w:styleId="TOC1">
    <w:name w:val="toc 1"/>
    <w:basedOn w:val="Normal"/>
    <w:next w:val="Normal"/>
    <w:semiHidden/>
    <w:rsid w:val="001845D4"/>
    <w:rPr>
      <w:b/>
      <w:caps/>
    </w:rPr>
  </w:style>
  <w:style w:type="paragraph" w:styleId="TOC2">
    <w:name w:val="toc 2"/>
    <w:basedOn w:val="Normal"/>
    <w:next w:val="Normal"/>
    <w:semiHidden/>
    <w:rsid w:val="001845D4"/>
    <w:pPr>
      <w:ind w:left="220"/>
    </w:pPr>
  </w:style>
  <w:style w:type="paragraph" w:styleId="TOC3">
    <w:name w:val="toc 3"/>
    <w:basedOn w:val="Normal"/>
    <w:next w:val="Normal"/>
    <w:semiHidden/>
    <w:rsid w:val="001845D4"/>
    <w:pPr>
      <w:ind w:left="440"/>
    </w:pPr>
  </w:style>
  <w:style w:type="paragraph" w:customStyle="1" w:styleId="Bullet1Body">
    <w:name w:val="Bullet 1 Body"/>
    <w:basedOn w:val="BodyTextBullet"/>
    <w:next w:val="BodyTextBullet"/>
    <w:semiHidden/>
    <w:rsid w:val="001845D4"/>
  </w:style>
  <w:style w:type="paragraph" w:customStyle="1" w:styleId="TableLevel4Numbered">
    <w:name w:val="Table Level 4 Numbered"/>
    <w:basedOn w:val="Normal"/>
    <w:rsid w:val="001845D4"/>
    <w:pPr>
      <w:numPr>
        <w:ilvl w:val="3"/>
        <w:numId w:val="18"/>
      </w:numPr>
    </w:pPr>
  </w:style>
  <w:style w:type="paragraph" w:customStyle="1" w:styleId="TableLevel6Numbered">
    <w:name w:val="Table Level 6 Numbered"/>
    <w:basedOn w:val="Normal"/>
    <w:rsid w:val="001845D4"/>
    <w:pPr>
      <w:numPr>
        <w:ilvl w:val="5"/>
        <w:numId w:val="18"/>
      </w:numPr>
    </w:pPr>
  </w:style>
  <w:style w:type="paragraph" w:customStyle="1" w:styleId="TableLevel7Numbered">
    <w:name w:val="Table Level 7 Numbered"/>
    <w:basedOn w:val="Normal"/>
    <w:rsid w:val="001845D4"/>
    <w:pPr>
      <w:numPr>
        <w:ilvl w:val="6"/>
        <w:numId w:val="18"/>
      </w:numPr>
    </w:pPr>
  </w:style>
  <w:style w:type="paragraph" w:customStyle="1" w:styleId="TableLevel8Numbered">
    <w:name w:val="Table Level 8 Numbered"/>
    <w:basedOn w:val="Normal"/>
    <w:rsid w:val="001845D4"/>
    <w:pPr>
      <w:numPr>
        <w:ilvl w:val="7"/>
        <w:numId w:val="18"/>
      </w:numPr>
    </w:pPr>
  </w:style>
  <w:style w:type="paragraph" w:styleId="ListNumber">
    <w:name w:val="List Number"/>
    <w:basedOn w:val="Normal"/>
    <w:semiHidden/>
    <w:rsid w:val="001845D4"/>
    <w:pPr>
      <w:numPr>
        <w:numId w:val="14"/>
      </w:numPr>
    </w:pPr>
  </w:style>
  <w:style w:type="paragraph" w:styleId="ListNumber2">
    <w:name w:val="List Number 2"/>
    <w:basedOn w:val="Normal"/>
    <w:semiHidden/>
    <w:rsid w:val="001845D4"/>
    <w:pPr>
      <w:numPr>
        <w:numId w:val="15"/>
      </w:numPr>
    </w:pPr>
  </w:style>
  <w:style w:type="paragraph" w:styleId="ListNumber3">
    <w:name w:val="List Number 3"/>
    <w:basedOn w:val="Normal"/>
    <w:semiHidden/>
    <w:rsid w:val="001845D4"/>
    <w:pPr>
      <w:numPr>
        <w:numId w:val="16"/>
      </w:numPr>
    </w:pPr>
  </w:style>
  <w:style w:type="paragraph" w:styleId="ListNumber4">
    <w:name w:val="List Number 4"/>
    <w:basedOn w:val="Normal"/>
    <w:semiHidden/>
    <w:rsid w:val="001845D4"/>
    <w:pPr>
      <w:numPr>
        <w:numId w:val="17"/>
      </w:numPr>
    </w:pPr>
  </w:style>
  <w:style w:type="paragraph" w:styleId="ListBullet3">
    <w:name w:val="List Bullet 3"/>
    <w:basedOn w:val="Normal"/>
    <w:semiHidden/>
    <w:rsid w:val="001845D4"/>
    <w:pPr>
      <w:numPr>
        <w:numId w:val="12"/>
      </w:numPr>
    </w:pPr>
  </w:style>
  <w:style w:type="paragraph" w:styleId="ListBullet4">
    <w:name w:val="List Bullet 4"/>
    <w:basedOn w:val="Normal"/>
    <w:semiHidden/>
    <w:rsid w:val="001845D4"/>
    <w:pPr>
      <w:numPr>
        <w:numId w:val="13"/>
      </w:numPr>
    </w:pPr>
  </w:style>
  <w:style w:type="paragraph" w:styleId="ListContinue">
    <w:name w:val="List Continue"/>
    <w:basedOn w:val="Normal"/>
    <w:semiHidden/>
    <w:rsid w:val="001845D4"/>
    <w:pPr>
      <w:ind w:left="360"/>
    </w:pPr>
  </w:style>
  <w:style w:type="paragraph" w:styleId="ListContinue2">
    <w:name w:val="List Continue 2"/>
    <w:basedOn w:val="Normal"/>
    <w:semiHidden/>
    <w:rsid w:val="001845D4"/>
    <w:pPr>
      <w:ind w:left="720"/>
    </w:pPr>
  </w:style>
  <w:style w:type="paragraph" w:styleId="ListContinue3">
    <w:name w:val="List Continue 3"/>
    <w:basedOn w:val="Normal"/>
    <w:semiHidden/>
    <w:rsid w:val="001845D4"/>
    <w:pPr>
      <w:ind w:left="1080"/>
    </w:pPr>
  </w:style>
  <w:style w:type="paragraph" w:styleId="ListContinue4">
    <w:name w:val="List Continue 4"/>
    <w:basedOn w:val="Normal"/>
    <w:semiHidden/>
    <w:rsid w:val="001845D4"/>
    <w:pPr>
      <w:ind w:left="1440"/>
    </w:pPr>
  </w:style>
  <w:style w:type="character" w:customStyle="1" w:styleId="strikeout">
    <w:name w:val="strikeout"/>
    <w:basedOn w:val="DefaultParagraphFont"/>
    <w:rsid w:val="001845D4"/>
    <w:rPr>
      <w:strike/>
      <w:dstrike w:val="0"/>
      <w:color w:val="FF0000"/>
    </w:rPr>
  </w:style>
  <w:style w:type="paragraph" w:customStyle="1" w:styleId="Revised-New">
    <w:name w:val="Revised - New"/>
    <w:basedOn w:val="Normal"/>
    <w:link w:val="Revised-NewChar"/>
    <w:rsid w:val="001845D4"/>
    <w:rPr>
      <w:rFonts w:ascii="Arial" w:hAnsi="Arial"/>
      <w:b/>
      <w:color w:val="333399"/>
      <w:szCs w:val="22"/>
    </w:rPr>
  </w:style>
  <w:style w:type="character" w:customStyle="1" w:styleId="Revised-NewChar">
    <w:name w:val="Revised - New Char"/>
    <w:basedOn w:val="DefaultParagraphFont"/>
    <w:link w:val="Revised-New"/>
    <w:rsid w:val="001845D4"/>
    <w:rPr>
      <w:rFonts w:ascii="Arial" w:hAnsi="Arial"/>
      <w:b/>
      <w:color w:val="333399"/>
      <w:sz w:val="22"/>
      <w:szCs w:val="22"/>
      <w:lang w:val="en-US" w:eastAsia="en-US" w:bidi="ar-SA"/>
    </w:rPr>
  </w:style>
  <w:style w:type="paragraph" w:customStyle="1" w:styleId="Heading5Numbered">
    <w:name w:val="Heading 5 Numbered"/>
    <w:basedOn w:val="Normal"/>
    <w:rsid w:val="001845D4"/>
    <w:pPr>
      <w:numPr>
        <w:ilvl w:val="4"/>
        <w:numId w:val="5"/>
      </w:numPr>
    </w:pPr>
    <w:rPr>
      <w:b/>
    </w:rPr>
  </w:style>
  <w:style w:type="character" w:styleId="PageNumber">
    <w:name w:val="page number"/>
    <w:basedOn w:val="DefaultParagraphFont"/>
    <w:rsid w:val="001845D4"/>
  </w:style>
  <w:style w:type="paragraph" w:customStyle="1" w:styleId="TableRef">
    <w:name w:val="Table Ref #"/>
    <w:rsid w:val="001845D4"/>
    <w:pPr>
      <w:spacing w:before="120" w:after="120"/>
    </w:pPr>
    <w:rPr>
      <w:sz w:val="16"/>
      <w:szCs w:val="24"/>
      <w:lang w:eastAsia="en-US"/>
    </w:rPr>
  </w:style>
  <w:style w:type="paragraph" w:customStyle="1" w:styleId="TableComplyColYN">
    <w:name w:val="Table Comply Col (Y/N)"/>
    <w:rsid w:val="001845D4"/>
    <w:pPr>
      <w:spacing w:before="120" w:after="120"/>
      <w:jc w:val="center"/>
    </w:pPr>
    <w:rPr>
      <w:sz w:val="22"/>
      <w:szCs w:val="24"/>
      <w:lang w:eastAsia="en-US"/>
    </w:rPr>
  </w:style>
  <w:style w:type="paragraph" w:customStyle="1" w:styleId="TableTextItalic">
    <w:name w:val="Table Text Italic"/>
    <w:basedOn w:val="TableText"/>
    <w:rsid w:val="001845D4"/>
    <w:rPr>
      <w:i/>
    </w:rPr>
  </w:style>
  <w:style w:type="paragraph" w:customStyle="1" w:styleId="ReverseIndent">
    <w:name w:val="Reverse Indent"/>
    <w:rsid w:val="001845D4"/>
    <w:pPr>
      <w:spacing w:before="120" w:after="120"/>
      <w:ind w:left="720" w:hanging="504"/>
    </w:pPr>
    <w:rPr>
      <w:sz w:val="22"/>
      <w:szCs w:val="24"/>
      <w:lang w:eastAsia="en-US"/>
    </w:rPr>
  </w:style>
  <w:style w:type="character" w:customStyle="1" w:styleId="RevisedtoNormal">
    <w:name w:val="Revised to Normal"/>
    <w:rsid w:val="001845D4"/>
  </w:style>
  <w:style w:type="paragraph" w:customStyle="1" w:styleId="a1">
    <w:name w:val="a1"/>
    <w:basedOn w:val="Normal"/>
    <w:rsid w:val="00A76F45"/>
    <w:pPr>
      <w:tabs>
        <w:tab w:val="left" w:pos="1134"/>
      </w:tabs>
      <w:spacing w:before="280" w:after="0" w:line="280" w:lineRule="exact"/>
      <w:ind w:left="567" w:hanging="567"/>
    </w:pPr>
    <w:rPr>
      <w:sz w:val="24"/>
      <w:szCs w:val="20"/>
      <w:lang w:val="de-CH" w:eastAsia="de-DE"/>
    </w:rPr>
  </w:style>
  <w:style w:type="paragraph" w:customStyle="1" w:styleId="a2">
    <w:name w:val="a2"/>
    <w:basedOn w:val="Normal"/>
    <w:rsid w:val="00A76F45"/>
    <w:pPr>
      <w:tabs>
        <w:tab w:val="left" w:pos="1701"/>
      </w:tabs>
      <w:spacing w:before="280" w:after="0" w:line="280" w:lineRule="exact"/>
      <w:ind w:left="1134" w:hanging="567"/>
    </w:pPr>
    <w:rPr>
      <w:sz w:val="24"/>
      <w:szCs w:val="20"/>
      <w:lang w:val="de-CH" w:eastAsia="de-DE"/>
    </w:rPr>
  </w:style>
  <w:style w:type="paragraph" w:customStyle="1" w:styleId="a3">
    <w:name w:val="a3"/>
    <w:basedOn w:val="Normal"/>
    <w:rsid w:val="00C27B69"/>
    <w:pPr>
      <w:tabs>
        <w:tab w:val="left" w:pos="2268"/>
      </w:tabs>
      <w:spacing w:before="280" w:after="0" w:line="280" w:lineRule="exact"/>
      <w:ind w:left="1701" w:hanging="567"/>
    </w:pPr>
    <w:rPr>
      <w:sz w:val="24"/>
      <w:szCs w:val="20"/>
      <w:lang w:val="de-CH" w:eastAsia="de-DE"/>
    </w:rPr>
  </w:style>
  <w:style w:type="paragraph" w:customStyle="1" w:styleId="Marginalia">
    <w:name w:val="Marginalia"/>
    <w:basedOn w:val="Normal"/>
    <w:link w:val="MarginaliaChar"/>
    <w:rsid w:val="0014051A"/>
    <w:pPr>
      <w:spacing w:before="80" w:after="0" w:line="259" w:lineRule="auto"/>
    </w:pPr>
    <w:rPr>
      <w:rFonts w:ascii="Frutiger 45 Light" w:hAnsi="Frutiger 45 Light"/>
      <w:sz w:val="15"/>
      <w:szCs w:val="21"/>
      <w:lang w:val="de-CH"/>
    </w:rPr>
  </w:style>
  <w:style w:type="character" w:customStyle="1" w:styleId="MarginaliaChar">
    <w:name w:val="Marginalia Char"/>
    <w:basedOn w:val="DefaultParagraphFont"/>
    <w:link w:val="Marginalia"/>
    <w:rsid w:val="0014051A"/>
    <w:rPr>
      <w:rFonts w:ascii="Frutiger 45 Light" w:hAnsi="Frutiger 45 Light"/>
      <w:sz w:val="15"/>
      <w:szCs w:val="21"/>
      <w:lang w:val="de-CH" w:eastAsia="en-US" w:bidi="ar-SA"/>
    </w:rPr>
  </w:style>
  <w:style w:type="character" w:styleId="CommentReference">
    <w:name w:val="annotation reference"/>
    <w:basedOn w:val="DefaultParagraphFont"/>
    <w:semiHidden/>
    <w:rsid w:val="00E02176"/>
    <w:rPr>
      <w:sz w:val="16"/>
      <w:szCs w:val="16"/>
    </w:rPr>
  </w:style>
  <w:style w:type="paragraph" w:styleId="CommentText">
    <w:name w:val="annotation text"/>
    <w:basedOn w:val="Normal"/>
    <w:semiHidden/>
    <w:rsid w:val="00E0217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02176"/>
    <w:rPr>
      <w:b/>
      <w:bCs/>
    </w:rPr>
  </w:style>
  <w:style w:type="paragraph" w:styleId="ListParagraph">
    <w:name w:val="List Paragraph"/>
    <w:basedOn w:val="Normal"/>
    <w:uiPriority w:val="34"/>
    <w:qFormat/>
    <w:rsid w:val="00212A51"/>
    <w:pPr>
      <w:spacing w:before="0" w:after="0"/>
      <w:ind w:left="720"/>
    </w:pPr>
    <w:rPr>
      <w:rFonts w:eastAsia="Calibri"/>
      <w:sz w:val="24"/>
      <w:lang w:val="en-GB" w:eastAsia="en-GB"/>
    </w:rPr>
  </w:style>
  <w:style w:type="character" w:customStyle="1" w:styleId="htmltext">
    <w:name w:val="htmltext"/>
    <w:basedOn w:val="DefaultParagraphFont"/>
    <w:rsid w:val="00B7447B"/>
  </w:style>
  <w:style w:type="character" w:styleId="FollowedHyperlink">
    <w:name w:val="FollowedHyperlink"/>
    <w:basedOn w:val="DefaultParagraphFont"/>
    <w:rsid w:val="001210EB"/>
    <w:rPr>
      <w:color w:val="800080" w:themeColor="followedHyperlink"/>
      <w:u w:val="single"/>
    </w:rPr>
  </w:style>
  <w:style w:type="paragraph" w:customStyle="1" w:styleId="PWText">
    <w:name w:val="PW Text"/>
    <w:basedOn w:val="Normal"/>
    <w:link w:val="PWTextChar"/>
    <w:qFormat/>
    <w:rsid w:val="00E528FE"/>
    <w:pPr>
      <w:spacing w:before="0" w:after="240"/>
      <w:ind w:left="360"/>
    </w:pPr>
    <w:rPr>
      <w:sz w:val="24"/>
      <w:szCs w:val="20"/>
    </w:rPr>
  </w:style>
  <w:style w:type="character" w:customStyle="1" w:styleId="PWTextChar">
    <w:name w:val="PW Text Char"/>
    <w:basedOn w:val="DefaultParagraphFont"/>
    <w:link w:val="PWText"/>
    <w:rsid w:val="00E528FE"/>
    <w:rPr>
      <w:sz w:val="24"/>
      <w:lang w:eastAsia="en-US"/>
    </w:rPr>
  </w:style>
  <w:style w:type="paragraph" w:customStyle="1" w:styleId="Bullet2">
    <w:name w:val="Bullet2"/>
    <w:basedOn w:val="Normal"/>
    <w:rsid w:val="00E528FE"/>
    <w:pPr>
      <w:keepLines/>
      <w:numPr>
        <w:numId w:val="21"/>
      </w:numPr>
      <w:spacing w:before="60" w:after="240"/>
      <w:ind w:right="405"/>
    </w:pPr>
    <w:rPr>
      <w:sz w:val="24"/>
      <w:szCs w:val="20"/>
    </w:rPr>
  </w:style>
  <w:style w:type="paragraph" w:styleId="Revision">
    <w:name w:val="Revision"/>
    <w:hidden/>
    <w:uiPriority w:val="99"/>
    <w:semiHidden/>
    <w:rsid w:val="00BB29D9"/>
    <w:rPr>
      <w:sz w:val="22"/>
      <w:szCs w:val="24"/>
      <w:lang w:eastAsia="en-US"/>
    </w:rPr>
  </w:style>
  <w:style w:type="paragraph" w:customStyle="1" w:styleId="Head1">
    <w:name w:val="Head 1"/>
    <w:basedOn w:val="Normal"/>
    <w:qFormat/>
    <w:rsid w:val="00242ECF"/>
    <w:pPr>
      <w:spacing w:before="360"/>
      <w:ind w:left="360"/>
    </w:pPr>
    <w:rPr>
      <w:rFonts w:ascii="Arial Narrow" w:hAnsi="Arial Narrow"/>
      <w:b/>
      <w:sz w:val="26"/>
      <w:lang w:eastAsia="de-DE"/>
    </w:rPr>
  </w:style>
  <w:style w:type="paragraph" w:customStyle="1" w:styleId="01Heading">
    <w:name w:val="01 Heading"/>
    <w:basedOn w:val="Normal"/>
    <w:next w:val="Normal"/>
    <w:rsid w:val="00094C9B"/>
    <w:pPr>
      <w:keepNext/>
      <w:numPr>
        <w:numId w:val="36"/>
      </w:numPr>
      <w:spacing w:before="240"/>
    </w:pPr>
    <w:rPr>
      <w:b/>
      <w:bCs/>
      <w:caps/>
      <w:sz w:val="24"/>
      <w:lang w:val="en-GB"/>
    </w:rPr>
  </w:style>
  <w:style w:type="paragraph" w:customStyle="1" w:styleId="Bullet">
    <w:name w:val="Bullet"/>
    <w:basedOn w:val="Normal"/>
    <w:rsid w:val="00094C9B"/>
    <w:pPr>
      <w:numPr>
        <w:ilvl w:val="1"/>
        <w:numId w:val="36"/>
      </w:numPr>
      <w:tabs>
        <w:tab w:val="clear" w:pos="1080"/>
        <w:tab w:val="num" w:pos="1260"/>
        <w:tab w:val="left" w:pos="7200"/>
      </w:tabs>
      <w:spacing w:before="60"/>
      <w:ind w:left="1260" w:hanging="360"/>
      <w:jc w:val="both"/>
    </w:pPr>
    <w:rPr>
      <w:sz w:val="24"/>
      <w:lang w:val="en-GB"/>
    </w:rPr>
  </w:style>
  <w:style w:type="paragraph" w:customStyle="1" w:styleId="04Heading">
    <w:name w:val="04 Heading"/>
    <w:basedOn w:val="Normal"/>
    <w:next w:val="04Text"/>
    <w:rsid w:val="00094C9B"/>
    <w:pPr>
      <w:numPr>
        <w:ilvl w:val="2"/>
        <w:numId w:val="36"/>
      </w:numPr>
      <w:tabs>
        <w:tab w:val="clear" w:pos="1440"/>
        <w:tab w:val="num" w:pos="864"/>
        <w:tab w:val="left" w:pos="1758"/>
        <w:tab w:val="left" w:pos="1985"/>
      </w:tabs>
      <w:ind w:left="864" w:hanging="864"/>
      <w:jc w:val="both"/>
    </w:pPr>
    <w:rPr>
      <w:b/>
      <w:sz w:val="24"/>
      <w:lang w:val="en-GB"/>
    </w:rPr>
  </w:style>
  <w:style w:type="paragraph" w:customStyle="1" w:styleId="04Text">
    <w:name w:val="04 Text"/>
    <w:basedOn w:val="Normal"/>
    <w:rsid w:val="00094C9B"/>
    <w:pPr>
      <w:numPr>
        <w:ilvl w:val="3"/>
        <w:numId w:val="36"/>
      </w:numPr>
      <w:tabs>
        <w:tab w:val="clear" w:pos="3915"/>
        <w:tab w:val="left" w:pos="1758"/>
      </w:tabs>
      <w:ind w:left="3912" w:firstLine="0"/>
      <w:jc w:val="both"/>
    </w:pPr>
    <w:rPr>
      <w:sz w:val="24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rkerD\Application%20Data\Microsoft\Templates\TPI%20RFP8\TPIRFP_v2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TPIRFP_v2A</Template>
  <TotalTime>1</TotalTime>
  <Pages>1</Pages>
  <Words>167</Words>
  <Characters>953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 Unisys Change Request Form</vt:lpstr>
      <vt:lpstr>Unisys CRN</vt:lpstr>
    </vt:vector>
  </TitlesOfParts>
  <Company>Prager Dreifuss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 Unisys Change Request Form</dc:title>
  <dc:creator>Kimberly.Schwartz@unisys.com</dc:creator>
  <cp:lastModifiedBy>Ward, Jennifer</cp:lastModifiedBy>
  <cp:revision>2</cp:revision>
  <cp:lastPrinted>2012-11-30T00:42:00Z</cp:lastPrinted>
  <dcterms:created xsi:type="dcterms:W3CDTF">2018-02-28T17:37:00Z</dcterms:created>
  <dcterms:modified xsi:type="dcterms:W3CDTF">2018-02-28T17:37:00Z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hase">
    <vt:lpwstr>Initial Submission</vt:lpwstr>
  </property>
  <property fmtid="{D5CDD505-2E9C-101B-9397-08002B2CF9AE}" pid="3" name="Section Number">
    <vt:lpwstr>26-A Attac</vt:lpwstr>
  </property>
  <property fmtid="{D5CDD505-2E9C-101B-9397-08002B2CF9AE}" pid="4" name="Document Status">
    <vt:lpwstr>80 Final</vt:lpwstr>
  </property>
  <property fmtid="{D5CDD505-2E9C-101B-9397-08002B2CF9AE}" pid="5" name="Asset Reusability">
    <vt:lpwstr>No (client doc, firewall, "one-off" or other special circumstances)</vt:lpwstr>
  </property>
  <property fmtid="{D5CDD505-2E9C-101B-9397-08002B2CF9AE}" pid="6" name="Owner">
    <vt:lpwstr>Olivier Roubin</vt:lpwstr>
  </property>
  <property fmtid="{D5CDD505-2E9C-101B-9397-08002B2CF9AE}" pid="7" name="Description0">
    <vt:lpwstr>Attachment 26-A Change Request Notice 070504</vt:lpwstr>
  </property>
  <property fmtid="{D5CDD505-2E9C-101B-9397-08002B2CF9AE}" pid="8" name="Reviewer">
    <vt:lpwstr>Ralf Reich</vt:lpwstr>
  </property>
  <property fmtid="{D5CDD505-2E9C-101B-9397-08002B2CF9AE}" pid="9" name="Document Type">
    <vt:lpwstr>Attachment</vt:lpwstr>
  </property>
  <property fmtid="{D5CDD505-2E9C-101B-9397-08002B2CF9AE}" pid="10" name="_NewReviewCycle">
    <vt:lpwstr/>
  </property>
</Properties>
</file>